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78EE00" w14:textId="251E4F37" w:rsidR="00221909" w:rsidRPr="00892661" w:rsidRDefault="005508E9" w:rsidP="00A43D2E">
      <w:pPr>
        <w:pStyle w:val="berschrift1"/>
        <w:numPr>
          <w:ilvl w:val="0"/>
          <w:numId w:val="0"/>
        </w:numPr>
        <w:spacing w:before="0"/>
        <w:ind w:left="851" w:hanging="851"/>
        <w:rPr>
          <w:lang w:val="fr-FR"/>
        </w:rPr>
      </w:pPr>
      <w:r w:rsidRPr="00892661">
        <w:rPr>
          <w:lang w:val="fr-FR"/>
        </w:rPr>
        <w:t>Adaptation de la check-list</w:t>
      </w:r>
      <w:r w:rsidR="001B4F0F" w:rsidRPr="00892661">
        <w:rPr>
          <w:lang w:val="fr-FR"/>
        </w:rPr>
        <w:t xml:space="preserve"> </w:t>
      </w:r>
      <w:r w:rsidRPr="00892661">
        <w:rPr>
          <w:lang w:val="fr-FR"/>
        </w:rPr>
        <w:t>et établissement de directives</w:t>
      </w:r>
      <w:r w:rsidR="001D0CA0" w:rsidRPr="00892661">
        <w:rPr>
          <w:lang w:val="fr-FR"/>
        </w:rPr>
        <w:t xml:space="preserve"> (</w:t>
      </w:r>
      <w:r w:rsidR="004718EC" w:rsidRPr="00892661">
        <w:rPr>
          <w:lang w:val="fr-FR"/>
        </w:rPr>
        <w:t xml:space="preserve">manuel, chap. </w:t>
      </w:r>
      <w:r w:rsidR="00920EDA" w:rsidRPr="00892661">
        <w:rPr>
          <w:lang w:val="fr-FR"/>
        </w:rPr>
        <w:t>3.1</w:t>
      </w:r>
      <w:r w:rsidR="001D0CA0" w:rsidRPr="00892661">
        <w:rPr>
          <w:lang w:val="fr-FR"/>
        </w:rPr>
        <w:t>)</w:t>
      </w:r>
    </w:p>
    <w:p w14:paraId="4D4F4367" w14:textId="4F7752D3" w:rsidR="008D3844" w:rsidRPr="00892661" w:rsidRDefault="004D07A7" w:rsidP="00871B3A">
      <w:pPr>
        <w:pStyle w:val="Textkrper"/>
        <w:spacing w:after="0"/>
        <w:rPr>
          <w:lang w:val="fr-FR"/>
        </w:rPr>
      </w:pPr>
      <w:r w:rsidRPr="00892661">
        <w:rPr>
          <w:lang w:val="fr-FR"/>
        </w:rPr>
        <w:t xml:space="preserve">Vous trouverez dans ce document des </w:t>
      </w:r>
      <w:r w:rsidR="000C0757" w:rsidRPr="00892661">
        <w:rPr>
          <w:lang w:val="fr-FR"/>
        </w:rPr>
        <w:t>conseils</w:t>
      </w:r>
      <w:r w:rsidRPr="00892661">
        <w:rPr>
          <w:lang w:val="fr-FR"/>
        </w:rPr>
        <w:t xml:space="preserve"> pour l’adaptation de la check-list ainsi que des exemples de modifications apportées par les hôpitaux pilotes ayant participé au programme </w:t>
      </w:r>
      <w:r w:rsidR="00A43D2E" w:rsidRPr="00892661">
        <w:rPr>
          <w:lang w:val="fr-FR"/>
        </w:rPr>
        <w:t>progress</w:t>
      </w:r>
      <w:r w:rsidRPr="00892661">
        <w:rPr>
          <w:lang w:val="fr-FR"/>
        </w:rPr>
        <w:t> </w:t>
      </w:r>
      <w:r w:rsidR="00A43D2E" w:rsidRPr="00892661">
        <w:rPr>
          <w:lang w:val="fr-FR"/>
        </w:rPr>
        <w:t xml:space="preserve">! </w:t>
      </w:r>
      <w:r w:rsidRPr="00892661">
        <w:rPr>
          <w:lang w:val="fr-FR"/>
        </w:rPr>
        <w:t>La sécurité en c</w:t>
      </w:r>
      <w:r w:rsidR="00A43D2E" w:rsidRPr="00892661">
        <w:rPr>
          <w:lang w:val="fr-FR"/>
        </w:rPr>
        <w:t xml:space="preserve">hirurgie. </w:t>
      </w:r>
    </w:p>
    <w:p w14:paraId="74D9923E" w14:textId="77777777" w:rsidR="00871B3A" w:rsidRPr="00892661" w:rsidRDefault="00871B3A" w:rsidP="00871B3A">
      <w:pPr>
        <w:pStyle w:val="Textkrper"/>
        <w:spacing w:after="0"/>
        <w:rPr>
          <w:lang w:val="fr-FR"/>
        </w:rPr>
      </w:pPr>
    </w:p>
    <w:p w14:paraId="59CC4DD5" w14:textId="77777777" w:rsidR="00871B3A" w:rsidRPr="00892661" w:rsidRDefault="00871B3A" w:rsidP="00871B3A">
      <w:pPr>
        <w:pStyle w:val="Textkrper"/>
        <w:spacing w:after="0"/>
        <w:rPr>
          <w:lang w:val="fr-FR"/>
        </w:rPr>
      </w:pPr>
    </w:p>
    <w:p w14:paraId="0DD2C138" w14:textId="02B23282" w:rsidR="008D3844" w:rsidRPr="00892661" w:rsidRDefault="00407DB2" w:rsidP="00871B3A">
      <w:pPr>
        <w:pStyle w:val="berschrift1"/>
        <w:spacing w:before="200"/>
        <w:rPr>
          <w:lang w:val="fr-FR"/>
        </w:rPr>
      </w:pPr>
      <w:r w:rsidRPr="00892661">
        <w:rPr>
          <w:lang w:val="fr-FR"/>
        </w:rPr>
        <w:t>G</w:t>
      </w:r>
      <w:r w:rsidR="004C5707" w:rsidRPr="00892661">
        <w:rPr>
          <w:lang w:val="fr-FR"/>
        </w:rPr>
        <w:t>é</w:t>
      </w:r>
      <w:r w:rsidRPr="00892661">
        <w:rPr>
          <w:lang w:val="fr-FR"/>
        </w:rPr>
        <w:t>néralités</w:t>
      </w:r>
    </w:p>
    <w:p w14:paraId="694B36D7" w14:textId="395FAD8C" w:rsidR="00044F0D" w:rsidRPr="00892661" w:rsidRDefault="006D3E69" w:rsidP="00B93101">
      <w:pPr>
        <w:pStyle w:val="Textkrper"/>
        <w:rPr>
          <w:lang w:val="fr-FR"/>
        </w:rPr>
      </w:pPr>
      <w:r w:rsidRPr="00892661">
        <w:rPr>
          <w:lang w:val="fr-FR"/>
        </w:rPr>
        <w:t>Chacun des</w:t>
      </w:r>
      <w:r w:rsidR="00B93101" w:rsidRPr="00892661">
        <w:rPr>
          <w:lang w:val="fr-FR"/>
        </w:rPr>
        <w:t xml:space="preserve"> point</w:t>
      </w:r>
      <w:r w:rsidR="00762702" w:rsidRPr="00892661">
        <w:rPr>
          <w:lang w:val="fr-FR"/>
        </w:rPr>
        <w:t xml:space="preserve">s de la check-list </w:t>
      </w:r>
      <w:r w:rsidR="00B93101" w:rsidRPr="00892661">
        <w:rPr>
          <w:lang w:val="fr-FR"/>
        </w:rPr>
        <w:t xml:space="preserve">chirurgicale </w:t>
      </w:r>
      <w:r w:rsidRPr="00892661">
        <w:rPr>
          <w:lang w:val="fr-FR"/>
        </w:rPr>
        <w:t>doit</w:t>
      </w:r>
      <w:r w:rsidR="00B93101" w:rsidRPr="00892661">
        <w:rPr>
          <w:lang w:val="fr-FR"/>
        </w:rPr>
        <w:t xml:space="preserve"> correspondre à une action spécifique et précise</w:t>
      </w:r>
      <w:r w:rsidR="008B4C83" w:rsidRPr="00892661">
        <w:rPr>
          <w:lang w:val="fr-FR"/>
        </w:rPr>
        <w:t xml:space="preserve"> et l</w:t>
      </w:r>
      <w:r w:rsidR="00B93101" w:rsidRPr="00892661">
        <w:rPr>
          <w:lang w:val="fr-FR"/>
        </w:rPr>
        <w:t>es compétences des membres de l’équipe</w:t>
      </w:r>
      <w:r w:rsidRPr="00892661">
        <w:rPr>
          <w:lang w:val="fr-FR"/>
        </w:rPr>
        <w:t xml:space="preserve"> doivent</w:t>
      </w:r>
      <w:r w:rsidR="00B93101" w:rsidRPr="00892661">
        <w:rPr>
          <w:lang w:val="fr-FR"/>
        </w:rPr>
        <w:t xml:space="preserve"> être définies de manière claire et explicite</w:t>
      </w:r>
      <w:r w:rsidR="0013746F" w:rsidRPr="00892661">
        <w:rPr>
          <w:lang w:val="fr-FR"/>
        </w:rPr>
        <w:t xml:space="preserve">. En l’absence de lien direct entre un point et une action, les </w:t>
      </w:r>
      <w:r w:rsidR="008B26C3" w:rsidRPr="00892661">
        <w:rPr>
          <w:lang w:val="fr-FR"/>
        </w:rPr>
        <w:t xml:space="preserve">participants </w:t>
      </w:r>
      <w:r w:rsidR="0013746F" w:rsidRPr="00892661">
        <w:rPr>
          <w:lang w:val="fr-FR"/>
        </w:rPr>
        <w:t xml:space="preserve">pourraient </w:t>
      </w:r>
      <w:r w:rsidR="008B26C3" w:rsidRPr="00892661">
        <w:rPr>
          <w:lang w:val="fr-FR"/>
        </w:rPr>
        <w:t>être déconcertés et ne pas savoir que faire.</w:t>
      </w:r>
    </w:p>
    <w:p w14:paraId="0583CA79" w14:textId="0D13E66A" w:rsidR="00D576E1" w:rsidRPr="00892661" w:rsidRDefault="005C0EBB" w:rsidP="00044F0D">
      <w:pPr>
        <w:pStyle w:val="Textkrper"/>
        <w:rPr>
          <w:noProof/>
          <w:lang w:val="fr-FR" w:eastAsia="de-CH"/>
        </w:rPr>
      </w:pPr>
      <w:r w:rsidRPr="00892661">
        <w:rPr>
          <w:lang w:val="fr-FR"/>
        </w:rPr>
        <w:t xml:space="preserve">Outre le contenu de </w:t>
      </w:r>
      <w:r w:rsidR="00637731" w:rsidRPr="00892661">
        <w:rPr>
          <w:lang w:val="fr-FR"/>
        </w:rPr>
        <w:t xml:space="preserve">la check-list (les points qui y sont énumérés), sa longueur et sa structure </w:t>
      </w:r>
      <w:r w:rsidR="00052237" w:rsidRPr="00892661">
        <w:rPr>
          <w:lang w:val="fr-FR"/>
        </w:rPr>
        <w:t xml:space="preserve">sont très importantes pour favoriser une bonne utilisation de </w:t>
      </w:r>
      <w:r w:rsidR="007653FA" w:rsidRPr="00892661">
        <w:rPr>
          <w:lang w:val="fr-FR"/>
        </w:rPr>
        <w:t>cet instrument</w:t>
      </w:r>
      <w:r w:rsidR="00EA2334" w:rsidRPr="00892661">
        <w:rPr>
          <w:lang w:val="fr-FR"/>
        </w:rPr>
        <w:t xml:space="preserve">. </w:t>
      </w:r>
      <w:r w:rsidR="00C4147F" w:rsidRPr="00892661">
        <w:rPr>
          <w:lang w:val="fr-FR"/>
        </w:rPr>
        <w:t>Un document trop long peut être</w:t>
      </w:r>
      <w:r w:rsidR="008F5535" w:rsidRPr="00892661">
        <w:rPr>
          <w:lang w:val="fr-FR"/>
        </w:rPr>
        <w:t xml:space="preserve"> perçu comme</w:t>
      </w:r>
      <w:r w:rsidR="00C4147F" w:rsidRPr="00892661">
        <w:rPr>
          <w:lang w:val="fr-FR"/>
        </w:rPr>
        <w:t xml:space="preserve"> </w:t>
      </w:r>
      <w:r w:rsidR="007B18CC" w:rsidRPr="00892661">
        <w:rPr>
          <w:lang w:val="fr-FR"/>
        </w:rPr>
        <w:t>fastidieux</w:t>
      </w:r>
      <w:r w:rsidR="00C4147F" w:rsidRPr="00892661">
        <w:rPr>
          <w:lang w:val="fr-FR"/>
        </w:rPr>
        <w:t xml:space="preserve"> et décourageant</w:t>
      </w:r>
      <w:r w:rsidR="00446978" w:rsidRPr="00892661">
        <w:rPr>
          <w:lang w:val="fr-FR"/>
        </w:rPr>
        <w:t xml:space="preserve">. </w:t>
      </w:r>
      <w:r w:rsidR="004816B4" w:rsidRPr="00892661">
        <w:rPr>
          <w:lang w:val="fr-FR"/>
        </w:rPr>
        <w:t xml:space="preserve">La check-list chirurgicale doit être intégrée dans les processus de traitement et dans le déroulement du travail des personnes concernées. Passer en revue une de ses parties devrait donc prendre </w:t>
      </w:r>
      <w:r w:rsidR="00111541" w:rsidRPr="00892661">
        <w:rPr>
          <w:lang w:val="fr-FR"/>
        </w:rPr>
        <w:t xml:space="preserve">à peine </w:t>
      </w:r>
      <w:r w:rsidR="004B3F20" w:rsidRPr="00892661">
        <w:rPr>
          <w:lang w:val="fr-FR"/>
        </w:rPr>
        <w:t xml:space="preserve">plus </w:t>
      </w:r>
      <w:r w:rsidR="004816B4" w:rsidRPr="00892661">
        <w:rPr>
          <w:lang w:val="fr-FR"/>
        </w:rPr>
        <w:t>d’une minute. La liste doit être formulée de manière brève et concise.</w:t>
      </w:r>
    </w:p>
    <w:p w14:paraId="2BFB3ACE" w14:textId="77777777" w:rsidR="00EA2334" w:rsidRPr="00892661" w:rsidRDefault="00EA2334" w:rsidP="00D576E1">
      <w:pPr>
        <w:pStyle w:val="Textkrper"/>
        <w:rPr>
          <w:lang w:val="fr-FR"/>
        </w:rPr>
      </w:pPr>
    </w:p>
    <w:p w14:paraId="600BC92D" w14:textId="513FF003" w:rsidR="00070D62" w:rsidRPr="00892661" w:rsidRDefault="002310A8" w:rsidP="00A43D2E">
      <w:pPr>
        <w:pStyle w:val="berschrift2"/>
        <w:numPr>
          <w:ilvl w:val="0"/>
          <w:numId w:val="0"/>
        </w:numPr>
        <w:ind w:left="851" w:hanging="851"/>
        <w:rPr>
          <w:lang w:val="fr-FR"/>
        </w:rPr>
      </w:pPr>
      <w:r w:rsidRPr="00892661">
        <w:rPr>
          <w:lang w:val="fr-FR"/>
        </w:rPr>
        <w:t>Exemples d’adaptation</w:t>
      </w:r>
      <w:r w:rsidR="0079701D" w:rsidRPr="00892661">
        <w:rPr>
          <w:lang w:val="fr-FR"/>
        </w:rPr>
        <w:t>s</w:t>
      </w:r>
      <w:r w:rsidRPr="00892661">
        <w:rPr>
          <w:lang w:val="fr-FR"/>
        </w:rPr>
        <w:t xml:space="preserve"> nécessaires </w:t>
      </w:r>
      <w:r w:rsidR="00A43D2E" w:rsidRPr="00892661">
        <w:rPr>
          <w:lang w:val="fr-FR"/>
        </w:rPr>
        <w:t>:</w:t>
      </w:r>
    </w:p>
    <w:p w14:paraId="3F31A31B" w14:textId="77777777" w:rsidR="00070D62" w:rsidRPr="00892661" w:rsidRDefault="00070D62" w:rsidP="00070D62">
      <w:pPr>
        <w:jc w:val="left"/>
        <w:rPr>
          <w:lang w:val="fr-FR"/>
        </w:rPr>
      </w:pPr>
    </w:p>
    <w:p w14:paraId="6E4B21E4" w14:textId="16DBA1DC" w:rsidR="00EA2334" w:rsidRPr="00892661" w:rsidRDefault="005F25C5" w:rsidP="00EA2334">
      <w:pPr>
        <w:pStyle w:val="Aufzhlungszeichen"/>
        <w:rPr>
          <w:lang w:val="fr-FR"/>
        </w:rPr>
      </w:pPr>
      <w:r w:rsidRPr="00892661">
        <w:rPr>
          <w:lang w:val="fr-FR"/>
        </w:rPr>
        <w:t>Mise en page</w:t>
      </w:r>
    </w:p>
    <w:p w14:paraId="536014EC" w14:textId="2E07400D" w:rsidR="00070D62" w:rsidRPr="00892661" w:rsidRDefault="0079701D" w:rsidP="00070D62">
      <w:pPr>
        <w:pStyle w:val="Aufzhlungszeichen"/>
        <w:rPr>
          <w:lang w:val="fr-FR"/>
        </w:rPr>
      </w:pPr>
      <w:r w:rsidRPr="00892661">
        <w:rPr>
          <w:rStyle w:val="Fett"/>
          <w:b w:val="0"/>
          <w:lang w:val="fr-FR"/>
        </w:rPr>
        <w:t>Modifications</w:t>
      </w:r>
      <w:r w:rsidR="00EE4EDC" w:rsidRPr="00892661">
        <w:rPr>
          <w:rStyle w:val="Fett"/>
          <w:b w:val="0"/>
          <w:lang w:val="fr-FR"/>
        </w:rPr>
        <w:t xml:space="preserve"> liées aux spécificités de la discipline </w:t>
      </w:r>
      <w:r w:rsidR="00070D62" w:rsidRPr="00892661">
        <w:rPr>
          <w:lang w:val="fr-FR"/>
        </w:rPr>
        <w:t xml:space="preserve">: </w:t>
      </w:r>
      <w:r w:rsidR="003356A9" w:rsidRPr="00892661">
        <w:rPr>
          <w:rStyle w:val="Fett"/>
          <w:b w:val="0"/>
          <w:lang w:val="fr-FR"/>
        </w:rPr>
        <w:t xml:space="preserve">suppression ou ajout de certains points en respectant les conditions de base </w:t>
      </w:r>
      <w:r w:rsidR="00BC7D89" w:rsidRPr="00892661">
        <w:rPr>
          <w:lang w:val="fr-FR"/>
        </w:rPr>
        <w:t>pour l’adapta</w:t>
      </w:r>
      <w:r w:rsidR="007179D4" w:rsidRPr="00892661">
        <w:rPr>
          <w:lang w:val="fr-FR"/>
        </w:rPr>
        <w:t>t</w:t>
      </w:r>
      <w:r w:rsidR="00BC7D89" w:rsidRPr="00892661">
        <w:rPr>
          <w:lang w:val="fr-FR"/>
        </w:rPr>
        <w:t xml:space="preserve">ion de la check-list </w:t>
      </w:r>
      <w:r w:rsidR="00070D62" w:rsidRPr="00892661">
        <w:rPr>
          <w:lang w:val="fr-FR"/>
        </w:rPr>
        <w:t>(</w:t>
      </w:r>
      <w:r w:rsidR="007179D4" w:rsidRPr="00892661">
        <w:rPr>
          <w:lang w:val="fr-FR"/>
        </w:rPr>
        <w:t>voir ci-après</w:t>
      </w:r>
      <w:r w:rsidR="00070D62" w:rsidRPr="00892661">
        <w:rPr>
          <w:lang w:val="fr-FR"/>
        </w:rPr>
        <w:t xml:space="preserve">) </w:t>
      </w:r>
    </w:p>
    <w:p w14:paraId="280F8D8F" w14:textId="24C15A52" w:rsidR="00070D62" w:rsidRPr="00892661" w:rsidRDefault="000F1DB7" w:rsidP="00070D62">
      <w:pPr>
        <w:pStyle w:val="Aufzhlungszeichen"/>
        <w:rPr>
          <w:lang w:val="fr-FR"/>
        </w:rPr>
      </w:pPr>
      <w:r w:rsidRPr="00892661">
        <w:rPr>
          <w:rStyle w:val="Fett"/>
          <w:b w:val="0"/>
          <w:lang w:val="fr-FR"/>
        </w:rPr>
        <w:t>Déplacement de rubriques en fonction de l’organisation du processus</w:t>
      </w:r>
    </w:p>
    <w:p w14:paraId="77B66908" w14:textId="07465044" w:rsidR="00070D62" w:rsidRPr="00892661" w:rsidRDefault="007A225D" w:rsidP="00070D62">
      <w:pPr>
        <w:pStyle w:val="Aufzhlungszeichen"/>
        <w:rPr>
          <w:lang w:val="fr-FR"/>
        </w:rPr>
      </w:pPr>
      <w:r w:rsidRPr="00892661">
        <w:rPr>
          <w:rStyle w:val="Fett"/>
          <w:b w:val="0"/>
          <w:lang w:val="fr-FR"/>
        </w:rPr>
        <w:t xml:space="preserve">Reformulation de points, y compris définition d’une réponse standard pour ceux qui ne concernent pas toutes les interventions (p. ex. pour la question « Implants disponibles ? ») </w:t>
      </w:r>
    </w:p>
    <w:p w14:paraId="2BE8600D" w14:textId="4E89D264" w:rsidR="00F82021" w:rsidRPr="00892661" w:rsidRDefault="00B13454" w:rsidP="00070D62">
      <w:pPr>
        <w:pStyle w:val="Aufzhlungszeichen"/>
        <w:rPr>
          <w:lang w:val="fr-FR"/>
        </w:rPr>
      </w:pPr>
      <w:r w:rsidRPr="00892661">
        <w:rPr>
          <w:lang w:val="fr-FR"/>
        </w:rPr>
        <w:t>e</w:t>
      </w:r>
      <w:r w:rsidR="00F82021" w:rsidRPr="00892661">
        <w:rPr>
          <w:lang w:val="fr-FR"/>
        </w:rPr>
        <w:t xml:space="preserve">tc. </w:t>
      </w:r>
    </w:p>
    <w:p w14:paraId="0CB9AE37" w14:textId="77777777" w:rsidR="00070D62" w:rsidRPr="00892661" w:rsidRDefault="00070D62" w:rsidP="001B4F0F">
      <w:pPr>
        <w:jc w:val="left"/>
        <w:rPr>
          <w:lang w:val="fr-FR"/>
        </w:rPr>
      </w:pPr>
    </w:p>
    <w:p w14:paraId="4A5D1F24" w14:textId="77777777" w:rsidR="001B4F0F" w:rsidRPr="00892661" w:rsidRDefault="001B4F0F" w:rsidP="001B4F0F">
      <w:pPr>
        <w:pStyle w:val="Textkrper"/>
        <w:rPr>
          <w:lang w:val="fr-FR"/>
        </w:rPr>
      </w:pPr>
    </w:p>
    <w:p w14:paraId="71807387" w14:textId="77777777" w:rsidR="001E2247" w:rsidRPr="00892661" w:rsidRDefault="001E2247" w:rsidP="001B4F0F">
      <w:pPr>
        <w:pStyle w:val="Textkrper"/>
        <w:rPr>
          <w:lang w:val="fr-FR"/>
        </w:rPr>
      </w:pPr>
    </w:p>
    <w:p w14:paraId="67DCFEDF" w14:textId="77777777" w:rsidR="001E2247" w:rsidRPr="00892661" w:rsidRDefault="001E2247" w:rsidP="001B4F0F">
      <w:pPr>
        <w:pStyle w:val="Textkrper"/>
        <w:rPr>
          <w:lang w:val="fr-FR"/>
        </w:rPr>
      </w:pPr>
    </w:p>
    <w:p w14:paraId="242AA288" w14:textId="77777777" w:rsidR="001E2247" w:rsidRPr="00892661" w:rsidRDefault="001E2247" w:rsidP="001B4F0F">
      <w:pPr>
        <w:pStyle w:val="Textkrper"/>
        <w:rPr>
          <w:lang w:val="fr-FR"/>
        </w:rPr>
      </w:pPr>
    </w:p>
    <w:p w14:paraId="12A9F601" w14:textId="77777777" w:rsidR="001E2247" w:rsidRPr="00892661" w:rsidRDefault="001E2247" w:rsidP="001B4F0F">
      <w:pPr>
        <w:pStyle w:val="Textkrper"/>
        <w:rPr>
          <w:lang w:val="fr-FR"/>
        </w:rPr>
      </w:pPr>
    </w:p>
    <w:p w14:paraId="1D4F397D" w14:textId="77777777" w:rsidR="001E2247" w:rsidRPr="00892661" w:rsidRDefault="001E2247" w:rsidP="001B4F0F">
      <w:pPr>
        <w:pStyle w:val="Textkrper"/>
        <w:rPr>
          <w:lang w:val="fr-FR"/>
        </w:rPr>
      </w:pPr>
    </w:p>
    <w:p w14:paraId="035D41F0" w14:textId="77777777" w:rsidR="001E2247" w:rsidRPr="00892661" w:rsidRDefault="001E2247" w:rsidP="001B4F0F">
      <w:pPr>
        <w:pStyle w:val="Textkrper"/>
        <w:rPr>
          <w:lang w:val="fr-FR"/>
        </w:rPr>
      </w:pPr>
    </w:p>
    <w:p w14:paraId="2BB73947" w14:textId="77777777" w:rsidR="001E2247" w:rsidRPr="00892661" w:rsidRDefault="001E2247" w:rsidP="001B4F0F">
      <w:pPr>
        <w:pStyle w:val="Textkrper"/>
        <w:rPr>
          <w:lang w:val="fr-FR"/>
        </w:rPr>
      </w:pPr>
    </w:p>
    <w:p w14:paraId="2F1D2F43" w14:textId="77777777" w:rsidR="001E2247" w:rsidRPr="00892661" w:rsidRDefault="001E2247" w:rsidP="001B4F0F">
      <w:pPr>
        <w:pStyle w:val="Textkrper"/>
        <w:rPr>
          <w:lang w:val="fr-FR"/>
        </w:rPr>
      </w:pPr>
    </w:p>
    <w:p w14:paraId="0DAAE859" w14:textId="4306DDE5" w:rsidR="001E2247" w:rsidRPr="00892661" w:rsidRDefault="00786EF5" w:rsidP="008D3844">
      <w:pPr>
        <w:pStyle w:val="berschrift1"/>
        <w:rPr>
          <w:lang w:val="fr-FR"/>
        </w:rPr>
      </w:pPr>
      <w:r w:rsidRPr="00892661">
        <w:rPr>
          <w:lang w:val="fr-FR"/>
        </w:rPr>
        <w:lastRenderedPageBreak/>
        <w:t>Exemples d’adaptation</w:t>
      </w:r>
      <w:r w:rsidR="00147361" w:rsidRPr="00892661">
        <w:rPr>
          <w:lang w:val="fr-FR"/>
        </w:rPr>
        <w:t>s</w:t>
      </w:r>
      <w:r w:rsidRPr="00892661">
        <w:rPr>
          <w:lang w:val="fr-FR"/>
        </w:rPr>
        <w:t xml:space="preserve"> et </w:t>
      </w:r>
      <w:r w:rsidR="00110342" w:rsidRPr="00892661">
        <w:rPr>
          <w:lang w:val="fr-FR"/>
        </w:rPr>
        <w:t>remarques</w:t>
      </w:r>
    </w:p>
    <w:p w14:paraId="70A04AFD" w14:textId="14942DB0" w:rsidR="008D3844" w:rsidRPr="00892661" w:rsidRDefault="00C37376" w:rsidP="008D3844">
      <w:pPr>
        <w:pStyle w:val="Textkrper"/>
        <w:rPr>
          <w:lang w:val="fr-FR"/>
        </w:rPr>
      </w:pPr>
      <w:r w:rsidRPr="00892661">
        <w:rPr>
          <w:noProof/>
          <w:lang w:eastAsia="de-CH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4D98DD52" wp14:editId="4A962601">
                <wp:simplePos x="0" y="0"/>
                <wp:positionH relativeFrom="column">
                  <wp:posOffset>1282700</wp:posOffset>
                </wp:positionH>
                <wp:positionV relativeFrom="paragraph">
                  <wp:posOffset>355600</wp:posOffset>
                </wp:positionV>
                <wp:extent cx="4877113" cy="5445049"/>
                <wp:effectExtent l="0" t="0" r="25400" b="16510"/>
                <wp:wrapNone/>
                <wp:docPr id="17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77113" cy="5445049"/>
                          <a:chOff x="0" y="-53899"/>
                          <a:chExt cx="4877113" cy="5445049"/>
                        </a:xfrm>
                      </wpg:grpSpPr>
                      <wps:wsp>
                        <wps:cNvPr id="10" name="Pfeil nach links 10"/>
                        <wps:cNvSpPr/>
                        <wps:spPr>
                          <a:xfrm flipH="1">
                            <a:off x="0" y="3638550"/>
                            <a:ext cx="3371850" cy="1752600"/>
                          </a:xfrm>
                          <a:prstGeom prst="leftArrow">
                            <a:avLst/>
                          </a:prstGeom>
                          <a:solidFill>
                            <a:schemeClr val="bg1">
                              <a:lumMod val="95000"/>
                            </a:schemeClr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BE81244" w14:textId="3EA8C4D5" w:rsidR="00D138B3" w:rsidRPr="008B0F7A" w:rsidRDefault="00D138B3" w:rsidP="00E21E26">
                              <w:pPr>
                                <w:pStyle w:val="Listenabsatz"/>
                                <w:ind w:left="0" w:right="462"/>
                                <w:jc w:val="left"/>
                                <w:rPr>
                                  <w:color w:val="000000" w:themeColor="text1"/>
                                  <w:lang w:val="fr-FR"/>
                                </w:rPr>
                              </w:pPr>
                              <w:r w:rsidRPr="008B0F7A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Il est important d’indiquer </w:t>
                              </w:r>
                              <w:r w:rsidR="00CB4181">
                                <w:rPr>
                                  <w:b/>
                                  <w:color w:val="000000" w:themeColor="text1"/>
                                  <w:sz w:val="18"/>
                                  <w:lang w:val="fr-FR"/>
                                </w:rPr>
                                <w:t>une</w:t>
                              </w:r>
                              <w:r w:rsidRPr="008B0F7A">
                                <w:rPr>
                                  <w:b/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 date et / ou un numéro</w:t>
                              </w:r>
                              <w:r w:rsidRPr="008B0F7A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 </w:t>
                              </w:r>
                              <w:r w:rsidR="00CB4181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pour </w:t>
                              </w:r>
                              <w:r w:rsidRPr="008B0F7A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éviter que </w:t>
                              </w:r>
                              <w:r w:rsidR="00B25BFF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>plusieurs</w:t>
                              </w:r>
                              <w:r w:rsidRPr="008B0F7A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 versions</w:t>
                              </w:r>
                              <w:r w:rsidR="0070100F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 du document</w:t>
                              </w:r>
                              <w:r w:rsidRPr="008B0F7A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 circulent </w:t>
                              </w:r>
                              <w:r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>dans l’hôpital</w:t>
                              </w:r>
                              <w:r w:rsidR="00E21E26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 </w:t>
                              </w:r>
                              <w:r w:rsidRPr="008B0F7A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suite à </w:t>
                              </w:r>
                              <w:r w:rsidR="00E63E49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>des modifications</w:t>
                              </w:r>
                              <w:r w:rsidRPr="008B0F7A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Pfeil nach links 9"/>
                        <wps:cNvSpPr/>
                        <wps:spPr>
                          <a:xfrm>
                            <a:off x="2374141" y="-53899"/>
                            <a:ext cx="2502972" cy="1808480"/>
                          </a:xfrm>
                          <a:prstGeom prst="leftArrow">
                            <a:avLst/>
                          </a:prstGeom>
                          <a:solidFill>
                            <a:schemeClr val="bg1">
                              <a:lumMod val="95000"/>
                            </a:schemeClr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EC68FC4" w14:textId="1CBF281A" w:rsidR="00D138B3" w:rsidRPr="00D64CDC" w:rsidRDefault="00D138B3" w:rsidP="00E21E26">
                              <w:pPr>
                                <w:pStyle w:val="Listenabsatz"/>
                                <w:ind w:left="567"/>
                                <w:jc w:val="left"/>
                                <w:rPr>
                                  <w:color w:val="000000" w:themeColor="text1"/>
                                  <w:lang w:val="fr-FR"/>
                                </w:rPr>
                              </w:pPr>
                              <w:r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>D</w:t>
                              </w:r>
                              <w:r w:rsidR="00D216A9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>onner</w:t>
                              </w:r>
                              <w:r w:rsidRPr="00D64CDC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 un </w:t>
                              </w:r>
                              <w:r w:rsidRPr="00D64CDC">
                                <w:rPr>
                                  <w:b/>
                                  <w:color w:val="000000" w:themeColor="text1"/>
                                  <w:sz w:val="18"/>
                                  <w:lang w:val="fr-FR"/>
                                </w:rPr>
                                <w:t>titre clair</w:t>
                              </w:r>
                              <w:r w:rsidRPr="00D64CDC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 à la check-list</w:t>
                              </w:r>
                              <w:r w:rsidR="00D216A9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, </w:t>
                              </w:r>
                              <w:r w:rsidR="001B05C4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>surtout</w:t>
                              </w:r>
                              <w:r w:rsidRPr="00D64CDC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 si plusieurs </w:t>
                              </w:r>
                              <w:r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>check-list</w:t>
                              </w:r>
                              <w:r w:rsidR="005C4AC9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>s</w:t>
                              </w:r>
                              <w:r w:rsidRPr="00D64CDC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 </w:t>
                              </w:r>
                              <w:r w:rsidR="00231643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>sont utilisé</w:t>
                              </w:r>
                              <w:r w:rsidR="00884B33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>e</w:t>
                              </w:r>
                              <w:r w:rsidR="00231643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s </w:t>
                              </w:r>
                              <w:r w:rsidRPr="00D64CDC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dans </w:t>
                              </w:r>
                              <w:r w:rsidR="005C4AC9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>l’</w:t>
                              </w:r>
                              <w:r w:rsidR="00231643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>hôpital</w:t>
                              </w:r>
                              <w:r w:rsidRPr="00D64CDC">
                                <w:rPr>
                                  <w:color w:val="000000" w:themeColor="text1"/>
                                  <w:sz w:val="18"/>
                                  <w:lang w:val="fr-FR"/>
                                </w:rPr>
                                <w:t xml:space="preserve">. </w:t>
                              </w:r>
                              <w:r w:rsidRPr="00D64CDC">
                                <w:rPr>
                                  <w:color w:val="000000" w:themeColor="text1"/>
                                  <w:lang w:val="fr-FR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group id="Gruppieren 17" o:spid="_x0000_s1026" style="position:absolute;left:0;text-align:left;margin-left:101pt;margin-top:28pt;width:384pt;height:428.75pt;z-index:251674624;mso-width-relative:margin;mso-height-relative:margin" coordorigin=",-53899" coordsize="4877113,544504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">
                <v:shapetype id="_x0000_t66" coordsize="21600,21600" o:spt="66" adj="5400,5400" path="m@0,0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Pfeil nach links 10" o:spid="_x0000_s1027" type="#_x0000_t66" style="position:absolute;top:3638550;width:3371850;height:1752600;flip:x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F3WO6xAAA&#10;ANsAAAAPAAAAZHJzL2Rvd25yZXYueG1sRI9Ba8JAEIXvBf/DMkIvRTcWCZK6imi1PXgxSs9DdpqE&#10;ZmdjdtX4751DwdsM781738yXvWvUlbpQezYwGSegiAtvay4NnI7b0QxUiMgWG89k4E4BlovByxwz&#10;6298oGseSyUhHDI0UMXYZlqHoiKHYexbYtF+fecwytqV2nZ4k3DX6PckSbXDmqWhwpbWFRV/+cUZ&#10;+Nns384nu7aX3XR759Slu69PNOZ12K8+QEXq49P8f/1tBV/o5RcZQC8e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d1jusQAAADbAAAADwAAAAAAAAAAAAAAAACXAgAAZHJzL2Rv&#10;d25yZXYueG1sUEsFBgAAAAAEAAQA9QAAAIgDAAAAAA==&#10;" adj="5614" fillcolor="#f2f2f2 [3052]" strokecolor="#d8d8d8 [2732]" strokeweight="2pt">
                  <v:textbox>
                    <w:txbxContent>
                      <w:p w14:paraId="6BE81244" w14:textId="3EA8C4D5" w:rsidR="00D138B3" w:rsidRPr="008B0F7A" w:rsidRDefault="00D138B3" w:rsidP="00E21E26">
                        <w:pPr>
                          <w:pStyle w:val="Paragraphedeliste"/>
                          <w:ind w:left="0" w:right="462"/>
                          <w:jc w:val="left"/>
                          <w:rPr>
                            <w:color w:val="000000" w:themeColor="text1"/>
                            <w:lang w:val="fr-FR"/>
                          </w:rPr>
                        </w:pPr>
                        <w:r w:rsidRPr="008B0F7A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Il est important d’indiquer </w:t>
                        </w:r>
                        <w:r w:rsidR="00CB4181">
                          <w:rPr>
                            <w:b/>
                            <w:color w:val="000000" w:themeColor="text1"/>
                            <w:sz w:val="18"/>
                            <w:lang w:val="fr-FR"/>
                          </w:rPr>
                          <w:t>une</w:t>
                        </w:r>
                        <w:r w:rsidRPr="008B0F7A">
                          <w:rPr>
                            <w:b/>
                            <w:color w:val="000000" w:themeColor="text1"/>
                            <w:sz w:val="18"/>
                            <w:lang w:val="fr-FR"/>
                          </w:rPr>
                          <w:t xml:space="preserve"> date et / ou un numéro</w:t>
                        </w:r>
                        <w:r w:rsidRPr="008B0F7A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 </w:t>
                        </w:r>
                        <w:r w:rsidR="00CB4181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pour </w:t>
                        </w:r>
                        <w:r w:rsidRPr="008B0F7A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éviter que </w:t>
                        </w:r>
                        <w:r w:rsidR="00B25BFF">
                          <w:rPr>
                            <w:color w:val="000000" w:themeColor="text1"/>
                            <w:sz w:val="18"/>
                            <w:lang w:val="fr-FR"/>
                          </w:rPr>
                          <w:t>plusieurs</w:t>
                        </w:r>
                        <w:r w:rsidRPr="008B0F7A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 versions</w:t>
                        </w:r>
                        <w:r w:rsidR="0070100F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 du document</w:t>
                        </w:r>
                        <w:r w:rsidRPr="008B0F7A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 circulent </w:t>
                        </w:r>
                        <w:r>
                          <w:rPr>
                            <w:color w:val="000000" w:themeColor="text1"/>
                            <w:sz w:val="18"/>
                            <w:lang w:val="fr-FR"/>
                          </w:rPr>
                          <w:t>dans l’hôpital</w:t>
                        </w:r>
                        <w:r w:rsidR="00E21E26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 </w:t>
                        </w:r>
                        <w:r w:rsidRPr="008B0F7A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suite à </w:t>
                        </w:r>
                        <w:r w:rsidR="00E63E49">
                          <w:rPr>
                            <w:color w:val="000000" w:themeColor="text1"/>
                            <w:sz w:val="18"/>
                            <w:lang w:val="fr-FR"/>
                          </w:rPr>
                          <w:t>des modifications</w:t>
                        </w:r>
                        <w:r w:rsidRPr="008B0F7A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. </w:t>
                        </w:r>
                      </w:p>
                    </w:txbxContent>
                  </v:textbox>
                </v:shape>
                <v:shape id="Pfeil nach links 9" o:spid="_x0000_s1028" type="#_x0000_t66" style="position:absolute;left:2374141;top:-53899;width:2502972;height:180848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5AhpxAAA&#10;ANoAAAAPAAAAZHJzL2Rvd25yZXYueG1sRI9Pa8JAFMTvBb/D8oTe6kYLVaObIKWFQhGp9uDxkX0m&#10;wezbsLv547d3hUKPw8z8htnmo2lET87XlhXMZwkI4sLqmksFv6fPlxUIH5A1NpZJwY085NnkaYup&#10;tgP/UH8MpYgQ9ikqqEJoUyl9UZFBP7MtcfQu1hkMUbpSaodDhJtGLpLkTRqsOS5U2NJ7RcX12BkF&#10;52J1uLTX77B/bequX5zcznwslXqejrsNiEBj+A//tb+0gjU8rsQbILM7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0+QIacQAAADaAAAADwAAAAAAAAAAAAAAAACXAgAAZHJzL2Rv&#10;d25yZXYueG1sUEsFBgAAAAAEAAQA9QAAAIgDAAAAAA==&#10;" adj="7803" fillcolor="#f2f2f2 [3052]" strokecolor="#d8d8d8 [2732]" strokeweight="2pt">
                  <v:textbox>
                    <w:txbxContent>
                      <w:p w14:paraId="5EC68FC4" w14:textId="1CBF281A" w:rsidR="00D138B3" w:rsidRPr="00D64CDC" w:rsidRDefault="00D138B3" w:rsidP="00E21E26">
                        <w:pPr>
                          <w:pStyle w:val="Paragraphedeliste"/>
                          <w:ind w:left="567"/>
                          <w:jc w:val="left"/>
                          <w:rPr>
                            <w:color w:val="000000" w:themeColor="text1"/>
                            <w:lang w:val="fr-FR"/>
                          </w:rPr>
                        </w:pPr>
                        <w:r>
                          <w:rPr>
                            <w:color w:val="000000" w:themeColor="text1"/>
                            <w:sz w:val="18"/>
                            <w:lang w:val="fr-FR"/>
                          </w:rPr>
                          <w:t>D</w:t>
                        </w:r>
                        <w:r w:rsidR="00D216A9">
                          <w:rPr>
                            <w:color w:val="000000" w:themeColor="text1"/>
                            <w:sz w:val="18"/>
                            <w:lang w:val="fr-FR"/>
                          </w:rPr>
                          <w:t>onner</w:t>
                        </w:r>
                        <w:r w:rsidRPr="00D64CDC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 un </w:t>
                        </w:r>
                        <w:r w:rsidRPr="00D64CDC">
                          <w:rPr>
                            <w:b/>
                            <w:color w:val="000000" w:themeColor="text1"/>
                            <w:sz w:val="18"/>
                            <w:lang w:val="fr-FR"/>
                          </w:rPr>
                          <w:t>titre clair</w:t>
                        </w:r>
                        <w:r w:rsidRPr="00D64CDC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 à la check-list</w:t>
                        </w:r>
                        <w:r w:rsidR="00D216A9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, </w:t>
                        </w:r>
                        <w:r w:rsidR="001B05C4">
                          <w:rPr>
                            <w:color w:val="000000" w:themeColor="text1"/>
                            <w:sz w:val="18"/>
                            <w:lang w:val="fr-FR"/>
                          </w:rPr>
                          <w:t>surtout</w:t>
                        </w:r>
                        <w:r w:rsidRPr="00D64CDC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 si plusieurs </w:t>
                        </w:r>
                        <w:r>
                          <w:rPr>
                            <w:color w:val="000000" w:themeColor="text1"/>
                            <w:sz w:val="18"/>
                            <w:lang w:val="fr-FR"/>
                          </w:rPr>
                          <w:t>check-list</w:t>
                        </w:r>
                        <w:r w:rsidR="005C4AC9">
                          <w:rPr>
                            <w:color w:val="000000" w:themeColor="text1"/>
                            <w:sz w:val="18"/>
                            <w:lang w:val="fr-FR"/>
                          </w:rPr>
                          <w:t>s</w:t>
                        </w:r>
                        <w:r w:rsidRPr="00D64CDC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 </w:t>
                        </w:r>
                        <w:r w:rsidR="00231643">
                          <w:rPr>
                            <w:color w:val="000000" w:themeColor="text1"/>
                            <w:sz w:val="18"/>
                            <w:lang w:val="fr-FR"/>
                          </w:rPr>
                          <w:t>sont utilisé</w:t>
                        </w:r>
                        <w:r w:rsidR="00884B33">
                          <w:rPr>
                            <w:color w:val="000000" w:themeColor="text1"/>
                            <w:sz w:val="18"/>
                            <w:lang w:val="fr-FR"/>
                          </w:rPr>
                          <w:t>e</w:t>
                        </w:r>
                        <w:r w:rsidR="00231643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s </w:t>
                        </w:r>
                        <w:r w:rsidRPr="00D64CDC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dans </w:t>
                        </w:r>
                        <w:r w:rsidR="005C4AC9">
                          <w:rPr>
                            <w:color w:val="000000" w:themeColor="text1"/>
                            <w:sz w:val="18"/>
                            <w:lang w:val="fr-FR"/>
                          </w:rPr>
                          <w:t>l’</w:t>
                        </w:r>
                        <w:r w:rsidR="00231643">
                          <w:rPr>
                            <w:color w:val="000000" w:themeColor="text1"/>
                            <w:sz w:val="18"/>
                            <w:lang w:val="fr-FR"/>
                          </w:rPr>
                          <w:t>hôpital</w:t>
                        </w:r>
                        <w:r w:rsidRPr="00D64CDC">
                          <w:rPr>
                            <w:color w:val="000000" w:themeColor="text1"/>
                            <w:sz w:val="18"/>
                            <w:lang w:val="fr-FR"/>
                          </w:rPr>
                          <w:t xml:space="preserve">. </w:t>
                        </w:r>
                        <w:r w:rsidRPr="00D64CDC">
                          <w:rPr>
                            <w:color w:val="000000" w:themeColor="text1"/>
                            <w:lang w:val="fr-FR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9425E" w:rsidRPr="00892661">
        <w:rPr>
          <w:lang w:val="fr-FR"/>
        </w:rPr>
        <w:t xml:space="preserve">Nous présentons ci-après des remarques </w:t>
      </w:r>
      <w:r w:rsidR="00754FD7" w:rsidRPr="00892661">
        <w:rPr>
          <w:lang w:val="fr-FR"/>
        </w:rPr>
        <w:t xml:space="preserve">et des exemples </w:t>
      </w:r>
      <w:r w:rsidR="00582320" w:rsidRPr="00892661">
        <w:rPr>
          <w:lang w:val="fr-FR"/>
        </w:rPr>
        <w:t>d’</w:t>
      </w:r>
      <w:r w:rsidR="00601A0F" w:rsidRPr="00892661">
        <w:rPr>
          <w:lang w:val="fr-FR"/>
        </w:rPr>
        <w:t xml:space="preserve">adaptations </w:t>
      </w:r>
      <w:r w:rsidR="006E1CBC" w:rsidRPr="00892661">
        <w:rPr>
          <w:lang w:val="fr-FR"/>
        </w:rPr>
        <w:t xml:space="preserve">illustrés par </w:t>
      </w:r>
      <w:r w:rsidR="00E708BF" w:rsidRPr="00892661">
        <w:rPr>
          <w:lang w:val="fr-FR"/>
        </w:rPr>
        <w:t xml:space="preserve">des </w:t>
      </w:r>
      <w:r w:rsidR="00A304C4" w:rsidRPr="00892661">
        <w:rPr>
          <w:lang w:val="fr-FR"/>
        </w:rPr>
        <w:t>check-lists des</w:t>
      </w:r>
      <w:r w:rsidR="008D3844" w:rsidRPr="00892661">
        <w:rPr>
          <w:lang w:val="fr-FR"/>
        </w:rPr>
        <w:t xml:space="preserve"> </w:t>
      </w:r>
      <w:r w:rsidR="006E1CBC" w:rsidRPr="00892661">
        <w:rPr>
          <w:lang w:val="fr-FR"/>
        </w:rPr>
        <w:t>hôpi</w:t>
      </w:r>
      <w:r w:rsidR="00B83984" w:rsidRPr="00892661">
        <w:rPr>
          <w:lang w:val="fr-FR"/>
        </w:rPr>
        <w:t>taux pilotes</w:t>
      </w:r>
      <w:r w:rsidR="0074758C" w:rsidRPr="00892661">
        <w:rPr>
          <w:lang w:val="fr-FR"/>
        </w:rPr>
        <w:t>. V</w:t>
      </w:r>
      <w:r w:rsidR="000552A9" w:rsidRPr="00892661">
        <w:rPr>
          <w:lang w:val="fr-FR"/>
        </w:rPr>
        <w:t>ous pouvez consulter</w:t>
      </w:r>
      <w:r w:rsidR="00601A0F" w:rsidRPr="00892661">
        <w:rPr>
          <w:lang w:val="fr-FR"/>
        </w:rPr>
        <w:t xml:space="preserve"> </w:t>
      </w:r>
      <w:r w:rsidR="0074758C" w:rsidRPr="00892661">
        <w:rPr>
          <w:lang w:val="fr-FR"/>
        </w:rPr>
        <w:t xml:space="preserve">ces documents </w:t>
      </w:r>
      <w:r w:rsidR="00C71B1E" w:rsidRPr="00892661">
        <w:rPr>
          <w:lang w:val="fr-FR"/>
        </w:rPr>
        <w:t>dans la boîte à outils s</w:t>
      </w:r>
      <w:r w:rsidR="00730CFD" w:rsidRPr="00892661">
        <w:rPr>
          <w:lang w:val="fr-FR"/>
        </w:rPr>
        <w:t>ous</w:t>
      </w:r>
      <w:r w:rsidR="00913943" w:rsidRPr="00892661">
        <w:rPr>
          <w:lang w:val="fr-FR"/>
        </w:rPr>
        <w:t xml:space="preserve"> </w:t>
      </w:r>
      <w:r w:rsidR="00ED44FA">
        <w:rPr>
          <w:lang w:val="fr-FR"/>
        </w:rPr>
        <w:t>D4</w:t>
      </w:r>
      <w:r w:rsidR="00913943" w:rsidRPr="00892661">
        <w:rPr>
          <w:lang w:val="fr-FR"/>
        </w:rPr>
        <w:t xml:space="preserve">. </w:t>
      </w:r>
    </w:p>
    <w:p w14:paraId="5069AFA4" w14:textId="77777777" w:rsidR="008D3844" w:rsidRPr="00892661" w:rsidRDefault="008D3844" w:rsidP="008D3844">
      <w:pPr>
        <w:pStyle w:val="Textkrper"/>
        <w:rPr>
          <w:lang w:val="fr-FR"/>
        </w:rPr>
      </w:pPr>
    </w:p>
    <w:p w14:paraId="0183F76E" w14:textId="441F820B" w:rsidR="001E2247" w:rsidRPr="00892661" w:rsidRDefault="000247F8" w:rsidP="001E2247">
      <w:pPr>
        <w:pStyle w:val="berschrift2"/>
        <w:rPr>
          <w:lang w:val="fr-FR"/>
        </w:rPr>
      </w:pPr>
      <w:r w:rsidRPr="00892661">
        <w:rPr>
          <w:lang w:val="fr-FR"/>
        </w:rPr>
        <w:t>Type de check-list</w:t>
      </w:r>
      <w:r w:rsidR="001E2247" w:rsidRPr="00892661">
        <w:rPr>
          <w:lang w:val="fr-FR"/>
        </w:rPr>
        <w:t xml:space="preserve"> </w:t>
      </w:r>
      <w:r w:rsidR="00DC6BE9" w:rsidRPr="00892661">
        <w:rPr>
          <w:lang w:val="fr-FR"/>
        </w:rPr>
        <w:t>et version</w:t>
      </w:r>
    </w:p>
    <w:p w14:paraId="3EB7EA10" w14:textId="77777777" w:rsidR="001B4F0F" w:rsidRPr="00892661" w:rsidRDefault="00070D62" w:rsidP="001B4F0F">
      <w:pPr>
        <w:pStyle w:val="Textkrper"/>
        <w:rPr>
          <w:lang w:val="fr-FR"/>
        </w:rPr>
      </w:pPr>
      <w:r w:rsidRPr="00892661">
        <w:rPr>
          <w:noProof/>
          <w:lang w:val="fr-FR" w:eastAsia="de-CH"/>
        </w:rPr>
        <w:t xml:space="preserve"> </w:t>
      </w:r>
      <w:r w:rsidR="001B4F0F" w:rsidRPr="00892661">
        <w:rPr>
          <w:noProof/>
          <w:lang w:eastAsia="de-CH"/>
        </w:rPr>
        <w:drawing>
          <wp:inline distT="0" distB="0" distL="0" distR="0" wp14:anchorId="57A4A54F" wp14:editId="6266A9EE">
            <wp:extent cx="5972810" cy="4204970"/>
            <wp:effectExtent l="0" t="0" r="8890" b="508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4204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B3D02" w14:textId="2B49D89D" w:rsidR="001B4F0F" w:rsidRPr="00892661" w:rsidRDefault="001B4F0F" w:rsidP="001B4F0F">
      <w:pPr>
        <w:pStyle w:val="Textkrper"/>
        <w:rPr>
          <w:lang w:val="fr-FR"/>
        </w:rPr>
      </w:pPr>
    </w:p>
    <w:p w14:paraId="4E8048D2" w14:textId="5EABDD57" w:rsidR="001B4F0F" w:rsidRPr="00892661" w:rsidRDefault="00E86FC8" w:rsidP="001B4F0F">
      <w:pPr>
        <w:pStyle w:val="Textkrper"/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818AF9E" wp14:editId="6E9D6B7C">
                <wp:simplePos x="0" y="0"/>
                <wp:positionH relativeFrom="column">
                  <wp:posOffset>130175</wp:posOffset>
                </wp:positionH>
                <wp:positionV relativeFrom="paragraph">
                  <wp:posOffset>80645</wp:posOffset>
                </wp:positionV>
                <wp:extent cx="2971800" cy="361315"/>
                <wp:effectExtent l="0" t="0" r="0" b="63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0" cy="361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D559E3" w14:textId="2B24C583" w:rsidR="00E86FC8" w:rsidRDefault="00E86FC8">
                            <w:r>
                              <w:t xml:space="preserve">Illustration 1: check-list de </w:t>
                            </w:r>
                            <w:proofErr w:type="spellStart"/>
                            <w:r>
                              <w:t>Bâle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9" type="#_x0000_t202" style="position:absolute;left:0;text-align:left;margin-left:10.25pt;margin-top:6.35pt;width:234pt;height:28.4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" stroked="f">
                <v:textbox>
                  <w:txbxContent>
                    <w:p w14:paraId="01D559E3" w14:textId="2B24C583" w:rsidR="00E86FC8" w:rsidRDefault="00E86FC8">
                      <w:r>
                        <w:t xml:space="preserve">Illustration 1: check-list de </w:t>
                      </w:r>
                      <w:proofErr w:type="spellStart"/>
                      <w:r>
                        <w:t>Bâle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2A768AFD" w14:textId="7B17E4A7" w:rsidR="001B4F0F" w:rsidRPr="00892661" w:rsidRDefault="001B4F0F" w:rsidP="001B4F0F">
      <w:pPr>
        <w:pStyle w:val="Textkrper"/>
        <w:rPr>
          <w:lang w:val="fr-FR"/>
        </w:rPr>
      </w:pPr>
    </w:p>
    <w:p w14:paraId="20BED890" w14:textId="77777777" w:rsidR="001B4F0F" w:rsidRPr="00892661" w:rsidRDefault="001B4F0F" w:rsidP="001B4F0F">
      <w:pPr>
        <w:pStyle w:val="Textkrper"/>
        <w:rPr>
          <w:lang w:val="fr-FR"/>
        </w:rPr>
      </w:pPr>
    </w:p>
    <w:p w14:paraId="5486DF2F" w14:textId="77777777" w:rsidR="001B4F0F" w:rsidRPr="00892661" w:rsidRDefault="001B4F0F" w:rsidP="001B4F0F">
      <w:pPr>
        <w:pStyle w:val="Textkrper"/>
        <w:rPr>
          <w:lang w:val="fr-FR"/>
        </w:rPr>
      </w:pPr>
    </w:p>
    <w:p w14:paraId="552CE3DE" w14:textId="77777777" w:rsidR="001B4F0F" w:rsidRPr="00892661" w:rsidRDefault="001B4F0F" w:rsidP="001B4F0F">
      <w:pPr>
        <w:pStyle w:val="Textkrper"/>
        <w:rPr>
          <w:lang w:val="fr-FR"/>
        </w:rPr>
      </w:pPr>
    </w:p>
    <w:p w14:paraId="362E94AA" w14:textId="77777777" w:rsidR="001B4F0F" w:rsidRPr="00892661" w:rsidRDefault="001B4F0F" w:rsidP="001B4F0F">
      <w:pPr>
        <w:pStyle w:val="Textkrper"/>
        <w:rPr>
          <w:lang w:val="fr-FR"/>
        </w:rPr>
      </w:pPr>
    </w:p>
    <w:p w14:paraId="340A0F81" w14:textId="77777777" w:rsidR="001E2247" w:rsidRPr="00892661" w:rsidRDefault="001E2247" w:rsidP="001B4F0F">
      <w:pPr>
        <w:pStyle w:val="Textkrper"/>
        <w:rPr>
          <w:lang w:val="fr-FR"/>
        </w:rPr>
      </w:pPr>
    </w:p>
    <w:p w14:paraId="0101A83A" w14:textId="77777777" w:rsidR="001E2247" w:rsidRPr="00892661" w:rsidRDefault="001E2247" w:rsidP="001B4F0F">
      <w:pPr>
        <w:pStyle w:val="Textkrper"/>
        <w:rPr>
          <w:lang w:val="fr-FR"/>
        </w:rPr>
      </w:pPr>
    </w:p>
    <w:p w14:paraId="379F5CD0" w14:textId="045F453B" w:rsidR="000A256F" w:rsidRPr="00892661" w:rsidRDefault="0012314B" w:rsidP="000A256F">
      <w:pPr>
        <w:pStyle w:val="berschrift2"/>
        <w:rPr>
          <w:lang w:val="fr-FR"/>
        </w:rPr>
      </w:pPr>
      <w:r w:rsidRPr="00892661">
        <w:rPr>
          <w:lang w:val="fr-FR"/>
        </w:rPr>
        <w:lastRenderedPageBreak/>
        <w:t>Adaptation de la mise en page</w:t>
      </w:r>
    </w:p>
    <w:p w14:paraId="418BDEE3" w14:textId="77777777" w:rsidR="00721E65" w:rsidRPr="00892661" w:rsidRDefault="00721E65" w:rsidP="000A256F">
      <w:pPr>
        <w:pStyle w:val="Aufzhlungszeichen"/>
        <w:numPr>
          <w:ilvl w:val="0"/>
          <w:numId w:val="0"/>
        </w:numPr>
        <w:rPr>
          <w:b/>
          <w:lang w:val="fr-FR"/>
        </w:rPr>
      </w:pPr>
    </w:p>
    <w:p w14:paraId="77B863B0" w14:textId="23280603" w:rsidR="000A256F" w:rsidRPr="00892661" w:rsidRDefault="0012314B" w:rsidP="000A256F">
      <w:pPr>
        <w:pStyle w:val="Aufzhlungszeichen"/>
        <w:numPr>
          <w:ilvl w:val="0"/>
          <w:numId w:val="0"/>
        </w:numPr>
        <w:rPr>
          <w:b/>
          <w:lang w:val="fr-FR"/>
        </w:rPr>
      </w:pPr>
      <w:r w:rsidRPr="00892661">
        <w:rPr>
          <w:b/>
          <w:lang w:val="fr-FR"/>
        </w:rPr>
        <w:t>Principe </w:t>
      </w:r>
      <w:r w:rsidR="000A256F" w:rsidRPr="00892661">
        <w:rPr>
          <w:b/>
          <w:lang w:val="fr-FR"/>
        </w:rPr>
        <w:t xml:space="preserve">: </w:t>
      </w:r>
    </w:p>
    <w:p w14:paraId="77D55138" w14:textId="71A4C65D" w:rsidR="00D769BE" w:rsidRPr="00892661" w:rsidRDefault="00FD678A" w:rsidP="00FD678A">
      <w:pPr>
        <w:pStyle w:val="Textkrper"/>
        <w:rPr>
          <w:rFonts w:cs="Arial"/>
          <w:szCs w:val="19"/>
          <w:lang w:val="fr-FR"/>
        </w:rPr>
      </w:pPr>
      <w:r w:rsidRPr="00892661">
        <w:rPr>
          <w:rFonts w:cs="Arial"/>
          <w:szCs w:val="19"/>
          <w:lang w:val="fr-FR"/>
        </w:rPr>
        <w:t>Il convient d’opter pour un format simple et pour une mise en page bien structurée, afin que la check-list chirurgicale soit bien lisible pour l’équipe</w:t>
      </w:r>
      <w:r w:rsidR="004C29C4" w:rsidRPr="00892661">
        <w:rPr>
          <w:rFonts w:cs="Arial"/>
          <w:szCs w:val="19"/>
          <w:lang w:val="fr-FR"/>
        </w:rPr>
        <w:t> </w:t>
      </w:r>
      <w:r w:rsidRPr="00892661">
        <w:rPr>
          <w:rFonts w:cs="Arial"/>
          <w:szCs w:val="19"/>
          <w:lang w:val="fr-FR"/>
        </w:rPr>
        <w:t>: gros caractères, texte foncé sur fond cla</w:t>
      </w:r>
      <w:r w:rsidR="002E24A7" w:rsidRPr="00892661">
        <w:rPr>
          <w:rFonts w:cs="Arial"/>
          <w:szCs w:val="19"/>
          <w:lang w:val="fr-FR"/>
        </w:rPr>
        <w:t>ir et nombre de couleurs limité.</w:t>
      </w:r>
      <w:r w:rsidRPr="00892661">
        <w:rPr>
          <w:rFonts w:cs="Arial"/>
          <w:szCs w:val="19"/>
          <w:lang w:val="fr-FR"/>
        </w:rPr>
        <w:t xml:space="preserve"> Pour répondre à ces critères, on peut éventuellement prévoir un document distinct pour chacune des parties de la </w:t>
      </w:r>
      <w:r w:rsidR="00C837D3" w:rsidRPr="00892661">
        <w:rPr>
          <w:rFonts w:cs="Arial"/>
          <w:szCs w:val="19"/>
          <w:lang w:val="fr-FR"/>
        </w:rPr>
        <w:t>check-list</w:t>
      </w:r>
      <w:r w:rsidR="000A256F" w:rsidRPr="00892661">
        <w:rPr>
          <w:rFonts w:cs="Arial"/>
          <w:szCs w:val="19"/>
          <w:lang w:val="fr-FR"/>
        </w:rPr>
        <w:t>.</w:t>
      </w:r>
    </w:p>
    <w:p w14:paraId="4D99BBF7" w14:textId="23BE506D" w:rsidR="009179D7" w:rsidRPr="00892661" w:rsidRDefault="00AF5C8E" w:rsidP="009179D7">
      <w:pPr>
        <w:pStyle w:val="Textkrper"/>
        <w:rPr>
          <w:rFonts w:cs="Arial"/>
          <w:lang w:val="fr-FR"/>
        </w:rPr>
      </w:pPr>
      <w:r w:rsidRPr="00892661">
        <w:rPr>
          <w:rFonts w:cs="Arial"/>
          <w:szCs w:val="19"/>
          <w:lang w:val="fr-FR"/>
        </w:rPr>
        <w:t>La</w:t>
      </w:r>
      <w:r w:rsidR="00CF7303" w:rsidRPr="00892661">
        <w:rPr>
          <w:rFonts w:cs="Arial"/>
          <w:szCs w:val="19"/>
          <w:lang w:val="fr-FR"/>
        </w:rPr>
        <w:t xml:space="preserve"> check-list</w:t>
      </w:r>
      <w:r w:rsidRPr="00892661">
        <w:rPr>
          <w:rFonts w:cs="Arial"/>
          <w:szCs w:val="19"/>
          <w:lang w:val="fr-FR"/>
        </w:rPr>
        <w:t xml:space="preserve"> peut être structurée </w:t>
      </w:r>
      <w:r w:rsidR="0074758C" w:rsidRPr="00892661">
        <w:rPr>
          <w:rFonts w:cs="Arial"/>
          <w:szCs w:val="19"/>
          <w:lang w:val="fr-FR"/>
        </w:rPr>
        <w:t>de</w:t>
      </w:r>
      <w:r w:rsidRPr="00892661">
        <w:rPr>
          <w:rFonts w:cs="Arial"/>
          <w:szCs w:val="19"/>
          <w:lang w:val="fr-FR"/>
        </w:rPr>
        <w:t xml:space="preserve"> différent</w:t>
      </w:r>
      <w:r w:rsidR="0074758C" w:rsidRPr="00892661">
        <w:rPr>
          <w:rFonts w:cs="Arial"/>
          <w:szCs w:val="19"/>
          <w:lang w:val="fr-FR"/>
        </w:rPr>
        <w:t>e</w:t>
      </w:r>
      <w:r w:rsidRPr="00892661">
        <w:rPr>
          <w:rFonts w:cs="Arial"/>
          <w:szCs w:val="19"/>
          <w:lang w:val="fr-FR"/>
        </w:rPr>
        <w:t xml:space="preserve">s </w:t>
      </w:r>
      <w:r w:rsidR="0074758C" w:rsidRPr="00892661">
        <w:rPr>
          <w:rFonts w:cs="Arial"/>
          <w:szCs w:val="19"/>
          <w:lang w:val="fr-FR"/>
        </w:rPr>
        <w:t>façons</w:t>
      </w:r>
      <w:r w:rsidRPr="00892661">
        <w:rPr>
          <w:rFonts w:cs="Arial"/>
          <w:szCs w:val="19"/>
          <w:lang w:val="fr-FR"/>
        </w:rPr>
        <w:t xml:space="preserve"> </w:t>
      </w:r>
      <w:r w:rsidR="0074758C" w:rsidRPr="00892661">
        <w:rPr>
          <w:rFonts w:cs="Arial"/>
          <w:szCs w:val="19"/>
          <w:lang w:val="fr-FR"/>
        </w:rPr>
        <w:t>selon</w:t>
      </w:r>
      <w:r w:rsidRPr="00892661">
        <w:rPr>
          <w:rFonts w:cs="Arial"/>
          <w:szCs w:val="19"/>
          <w:lang w:val="fr-FR"/>
        </w:rPr>
        <w:t xml:space="preserve"> l’accent que l’on veut</w:t>
      </w:r>
      <w:r w:rsidR="00B80BDF" w:rsidRPr="00892661">
        <w:rPr>
          <w:rFonts w:cs="Arial"/>
          <w:szCs w:val="19"/>
          <w:lang w:val="fr-FR"/>
        </w:rPr>
        <w:t xml:space="preserve"> donner</w:t>
      </w:r>
      <w:r w:rsidR="00CF7303" w:rsidRPr="00892661">
        <w:rPr>
          <w:rFonts w:cs="Arial"/>
          <w:szCs w:val="19"/>
          <w:lang w:val="fr-FR"/>
        </w:rPr>
        <w:t xml:space="preserve">. </w:t>
      </w:r>
      <w:r w:rsidR="001C7D0E" w:rsidRPr="00892661">
        <w:rPr>
          <w:rFonts w:cs="Arial"/>
          <w:szCs w:val="19"/>
          <w:lang w:val="fr-FR"/>
        </w:rPr>
        <w:t xml:space="preserve">La </w:t>
      </w:r>
      <w:r w:rsidR="009B1F21" w:rsidRPr="00892661">
        <w:rPr>
          <w:rFonts w:cs="Arial"/>
          <w:szCs w:val="19"/>
          <w:lang w:val="fr-FR"/>
        </w:rPr>
        <w:t xml:space="preserve">mise en page </w:t>
      </w:r>
      <w:r w:rsidR="001C7D0E" w:rsidRPr="00892661">
        <w:rPr>
          <w:rFonts w:cs="Arial"/>
          <w:szCs w:val="19"/>
          <w:lang w:val="fr-FR"/>
        </w:rPr>
        <w:t xml:space="preserve">peut </w:t>
      </w:r>
      <w:r w:rsidR="00F94E0B" w:rsidRPr="00892661">
        <w:rPr>
          <w:rFonts w:cs="Arial"/>
          <w:szCs w:val="19"/>
          <w:lang w:val="fr-FR"/>
        </w:rPr>
        <w:t>par exemple</w:t>
      </w:r>
      <w:r w:rsidR="00CC2654" w:rsidRPr="00892661">
        <w:rPr>
          <w:rFonts w:cs="Arial"/>
          <w:szCs w:val="19"/>
          <w:lang w:val="fr-FR"/>
        </w:rPr>
        <w:t xml:space="preserve"> </w:t>
      </w:r>
      <w:r w:rsidR="00CF7303" w:rsidRPr="00892661">
        <w:rPr>
          <w:rFonts w:cs="Arial"/>
          <w:szCs w:val="19"/>
          <w:lang w:val="fr-FR"/>
        </w:rPr>
        <w:t xml:space="preserve">aider à </w:t>
      </w:r>
      <w:r w:rsidR="00F94E0B" w:rsidRPr="00892661">
        <w:rPr>
          <w:rFonts w:cs="Arial"/>
          <w:szCs w:val="19"/>
          <w:lang w:val="fr-FR"/>
        </w:rPr>
        <w:t xml:space="preserve">définir clairement qui </w:t>
      </w:r>
      <w:r w:rsidR="00232551" w:rsidRPr="00892661">
        <w:rPr>
          <w:rFonts w:cs="Arial"/>
          <w:szCs w:val="19"/>
          <w:lang w:val="fr-FR"/>
        </w:rPr>
        <w:t>répond</w:t>
      </w:r>
      <w:r w:rsidR="00555D78" w:rsidRPr="00892661">
        <w:rPr>
          <w:rFonts w:cs="Arial"/>
          <w:szCs w:val="19"/>
          <w:lang w:val="fr-FR"/>
        </w:rPr>
        <w:t xml:space="preserve"> </w:t>
      </w:r>
      <w:r w:rsidR="009179D7" w:rsidRPr="00892661">
        <w:rPr>
          <w:rFonts w:cs="Arial"/>
          <w:szCs w:val="19"/>
          <w:lang w:val="fr-FR"/>
        </w:rPr>
        <w:t>(</w:t>
      </w:r>
      <w:r w:rsidR="00D35B8A" w:rsidRPr="00892661">
        <w:rPr>
          <w:rFonts w:cs="Arial"/>
          <w:szCs w:val="19"/>
          <w:lang w:val="fr-FR"/>
        </w:rPr>
        <w:t>cf.</w:t>
      </w:r>
      <w:r w:rsidR="009179D7" w:rsidRPr="00892661">
        <w:rPr>
          <w:rFonts w:cs="Arial"/>
          <w:szCs w:val="19"/>
          <w:lang w:val="fr-FR"/>
        </w:rPr>
        <w:t xml:space="preserve"> </w:t>
      </w:r>
      <w:r w:rsidR="003F2DEA" w:rsidRPr="00892661">
        <w:rPr>
          <w:rFonts w:cs="Arial"/>
          <w:szCs w:val="19"/>
          <w:lang w:val="fr-FR"/>
        </w:rPr>
        <w:t>ill</w:t>
      </w:r>
      <w:r w:rsidR="009179D7" w:rsidRPr="00892661">
        <w:rPr>
          <w:rFonts w:cs="Arial"/>
          <w:szCs w:val="19"/>
          <w:lang w:val="fr-FR"/>
        </w:rPr>
        <w:t>.</w:t>
      </w:r>
      <w:r w:rsidR="00E86FC8" w:rsidRPr="00892661">
        <w:rPr>
          <w:rFonts w:cs="Arial"/>
          <w:szCs w:val="19"/>
          <w:lang w:val="fr-FR"/>
        </w:rPr>
        <w:t xml:space="preserve"> 3</w:t>
      </w:r>
      <w:r w:rsidR="009179D7" w:rsidRPr="00892661">
        <w:rPr>
          <w:rFonts w:cs="Arial"/>
          <w:szCs w:val="19"/>
          <w:lang w:val="fr-FR"/>
        </w:rPr>
        <w:t xml:space="preserve">) </w:t>
      </w:r>
      <w:r w:rsidR="00B54C5C" w:rsidRPr="00892661">
        <w:rPr>
          <w:rFonts w:cs="Arial"/>
          <w:szCs w:val="19"/>
          <w:lang w:val="fr-FR"/>
        </w:rPr>
        <w:t xml:space="preserve">ou mettre en évidence </w:t>
      </w:r>
      <w:r w:rsidR="0077054A" w:rsidRPr="00892661">
        <w:rPr>
          <w:rFonts w:cs="Arial"/>
          <w:szCs w:val="19"/>
          <w:lang w:val="fr-FR"/>
        </w:rPr>
        <w:t xml:space="preserve">le déroulement de la procédure </w:t>
      </w:r>
      <w:r w:rsidR="009179D7" w:rsidRPr="00892661">
        <w:rPr>
          <w:rFonts w:cs="Arial"/>
          <w:szCs w:val="19"/>
          <w:lang w:val="fr-FR"/>
        </w:rPr>
        <w:t>(</w:t>
      </w:r>
      <w:r w:rsidR="00D35B8A" w:rsidRPr="00892661">
        <w:rPr>
          <w:rFonts w:cs="Arial"/>
          <w:szCs w:val="19"/>
          <w:lang w:val="fr-FR"/>
        </w:rPr>
        <w:t>cf.</w:t>
      </w:r>
      <w:r w:rsidR="009179D7" w:rsidRPr="00892661">
        <w:rPr>
          <w:rFonts w:cs="Arial"/>
          <w:szCs w:val="19"/>
          <w:lang w:val="fr-FR"/>
        </w:rPr>
        <w:t xml:space="preserve"> </w:t>
      </w:r>
      <w:r w:rsidR="00F07816" w:rsidRPr="00892661">
        <w:rPr>
          <w:rFonts w:cs="Arial"/>
          <w:szCs w:val="19"/>
          <w:lang w:val="fr-FR"/>
        </w:rPr>
        <w:t>ill</w:t>
      </w:r>
      <w:r w:rsidR="009179D7" w:rsidRPr="00892661">
        <w:rPr>
          <w:rFonts w:cs="Arial"/>
          <w:szCs w:val="19"/>
          <w:lang w:val="fr-FR"/>
        </w:rPr>
        <w:t xml:space="preserve">. </w:t>
      </w:r>
      <w:r w:rsidR="00E86FC8" w:rsidRPr="00892661">
        <w:rPr>
          <w:rFonts w:cs="Arial"/>
          <w:szCs w:val="19"/>
          <w:lang w:val="fr-FR"/>
        </w:rPr>
        <w:t>4</w:t>
      </w:r>
      <w:r w:rsidR="009179D7" w:rsidRPr="00892661">
        <w:rPr>
          <w:rFonts w:cs="Arial"/>
          <w:szCs w:val="19"/>
          <w:lang w:val="fr-FR"/>
        </w:rPr>
        <w:t xml:space="preserve">). </w:t>
      </w:r>
    </w:p>
    <w:p w14:paraId="1DCCDEDB" w14:textId="41992C7A" w:rsidR="009179D7" w:rsidRPr="00892661" w:rsidRDefault="00E86FC8" w:rsidP="000A256F">
      <w:pPr>
        <w:pStyle w:val="Textkrper"/>
        <w:rPr>
          <w:rFonts w:ascii="Frutiger-Light" w:hAnsi="Frutiger-Light" w:cs="Frutiger-Light"/>
          <w:szCs w:val="19"/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791EE53" wp14:editId="3F5D904F">
                <wp:simplePos x="0" y="0"/>
                <wp:positionH relativeFrom="column">
                  <wp:posOffset>3576036</wp:posOffset>
                </wp:positionH>
                <wp:positionV relativeFrom="paragraph">
                  <wp:posOffset>2746640</wp:posOffset>
                </wp:positionV>
                <wp:extent cx="2449773" cy="1159482"/>
                <wp:effectExtent l="0" t="0" r="27305" b="22225"/>
                <wp:wrapNone/>
                <wp:docPr id="491" name="Pfeil nach links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9773" cy="1159482"/>
                        </a:xfrm>
                        <a:prstGeom prst="leftArrow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736434" w14:textId="352F598C" w:rsidR="00D138B3" w:rsidRPr="00ED44FA" w:rsidRDefault="00D138B3" w:rsidP="00E86FC8">
                            <w:pPr>
                              <w:pStyle w:val="Listenabsatz"/>
                              <w:spacing w:line="240" w:lineRule="auto"/>
                              <w:ind w:left="567"/>
                              <w:jc w:val="left"/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Exemple : l’utilisation de couleurs permet de bien distinguer les trois parties de la check-list.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Pfeil nach links 491" o:spid="_x0000_s1030" type="#_x0000_t66" style="position:absolute;left:0;text-align:left;margin-left:281.6pt;margin-top:216.25pt;width:192.9pt;height:91.3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" adj="5112" fillcolor="#f2f2f2 [3052]" strokecolor="#d8d8d8 [2732]" strokeweight="2pt">
                <v:textbox>
                  <w:txbxContent>
                    <w:p w14:paraId="74736434" w14:textId="352F598C" w:rsidR="00D138B3" w:rsidRPr="00ED44FA" w:rsidRDefault="00D138B3" w:rsidP="00E86FC8">
                      <w:pPr>
                        <w:pStyle w:val="Listenabsatz"/>
                        <w:spacing w:line="240" w:lineRule="auto"/>
                        <w:ind w:left="567"/>
                        <w:jc w:val="left"/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</w:pPr>
                      <w:r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Exemple : l’utilisation de couleurs permet de bien distinguer les trois parties de la check-list. </w:t>
                      </w:r>
                    </w:p>
                  </w:txbxContent>
                </v:textbox>
              </v:shape>
            </w:pict>
          </mc:Fallback>
        </mc:AlternateContent>
      </w: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C477AAF" wp14:editId="2C4C1FF6">
                <wp:simplePos x="0" y="0"/>
                <wp:positionH relativeFrom="column">
                  <wp:posOffset>0</wp:posOffset>
                </wp:positionH>
                <wp:positionV relativeFrom="paragraph">
                  <wp:posOffset>4110800</wp:posOffset>
                </wp:positionV>
                <wp:extent cx="3787254" cy="361315"/>
                <wp:effectExtent l="0" t="0" r="3810" b="63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7254" cy="361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A05318" w14:textId="2F2A79D0" w:rsidR="00E86FC8" w:rsidRPr="00E86FC8" w:rsidRDefault="00E86FC8" w:rsidP="00E86FC8">
                            <w:pPr>
                              <w:rPr>
                                <w:lang w:val="fr-CH"/>
                              </w:rPr>
                            </w:pPr>
                            <w:r>
                              <w:rPr>
                                <w:lang w:val="fr-CH"/>
                              </w:rPr>
                              <w:t>Illustration</w:t>
                            </w:r>
                            <w:r w:rsidRPr="00E86FC8">
                              <w:rPr>
                                <w:lang w:val="fr-CH"/>
                              </w:rPr>
                              <w:t xml:space="preserve"> 2</w:t>
                            </w:r>
                            <w:r>
                              <w:rPr>
                                <w:lang w:val="fr-CH"/>
                              </w:rPr>
                              <w:t>: c</w:t>
                            </w:r>
                            <w:r w:rsidRPr="00E86FC8">
                              <w:rPr>
                                <w:lang w:val="fr-CH"/>
                              </w:rPr>
                              <w:t>heck-list Fondation sécurité des patients</w:t>
                            </w:r>
                            <w:r>
                              <w:rPr>
                                <w:lang w:val="fr-CH"/>
                              </w:rPr>
                              <w:t xml:space="preserve"> Suisse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0;margin-top:323.7pt;width:298.2pt;height:28.4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" stroked="f">
                <v:textbox>
                  <w:txbxContent>
                    <w:p w14:paraId="05A05318" w14:textId="2F2A79D0" w:rsidR="00E86FC8" w:rsidRPr="00E86FC8" w:rsidRDefault="00E86FC8" w:rsidP="00E86FC8">
                      <w:pPr>
                        <w:rPr>
                          <w:lang w:val="fr-CH"/>
                        </w:rPr>
                      </w:pPr>
                      <w:r>
                        <w:rPr>
                          <w:lang w:val="fr-CH"/>
                        </w:rPr>
                        <w:t>Illustration</w:t>
                      </w:r>
                      <w:r w:rsidRPr="00E86FC8">
                        <w:rPr>
                          <w:lang w:val="fr-CH"/>
                        </w:rPr>
                        <w:t xml:space="preserve"> </w:t>
                      </w:r>
                      <w:r w:rsidRPr="00E86FC8">
                        <w:rPr>
                          <w:lang w:val="fr-CH"/>
                        </w:rPr>
                        <w:t>2</w:t>
                      </w:r>
                      <w:r>
                        <w:rPr>
                          <w:lang w:val="fr-CH"/>
                        </w:rPr>
                        <w:t>: c</w:t>
                      </w:r>
                      <w:r w:rsidRPr="00E86FC8">
                        <w:rPr>
                          <w:lang w:val="fr-CH"/>
                        </w:rPr>
                        <w:t xml:space="preserve">heck-list </w:t>
                      </w:r>
                      <w:r w:rsidRPr="00E86FC8">
                        <w:rPr>
                          <w:lang w:val="fr-CH"/>
                        </w:rPr>
                        <w:t>Fondation sécurité des patients</w:t>
                      </w:r>
                      <w:r>
                        <w:rPr>
                          <w:lang w:val="fr-CH"/>
                        </w:rPr>
                        <w:t xml:space="preserve"> Suisse</w:t>
                      </w:r>
                    </w:p>
                  </w:txbxContent>
                </v:textbox>
              </v:shape>
            </w:pict>
          </mc:Fallback>
        </mc:AlternateContent>
      </w:r>
      <w:r w:rsidRPr="00892661">
        <w:rPr>
          <w:noProof/>
          <w:lang w:eastAsia="de-CH"/>
        </w:rPr>
        <w:drawing>
          <wp:inline distT="0" distB="0" distL="0" distR="0" wp14:anchorId="5475E4FE" wp14:editId="49DECDD9">
            <wp:extent cx="5972810" cy="4027170"/>
            <wp:effectExtent l="0" t="0" r="8890" b="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402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E2F27" w14:textId="55C8647F" w:rsidR="0017289C" w:rsidRPr="00892661" w:rsidRDefault="0017289C" w:rsidP="000A256F">
      <w:pPr>
        <w:pStyle w:val="Textkrper"/>
        <w:rPr>
          <w:rFonts w:ascii="Frutiger-Light" w:hAnsi="Frutiger-Light" w:cs="Frutiger-Light"/>
          <w:szCs w:val="19"/>
          <w:lang w:val="fr-FR"/>
        </w:rPr>
      </w:pPr>
    </w:p>
    <w:p w14:paraId="04B3E2D5" w14:textId="77777777" w:rsidR="0017289C" w:rsidRPr="00892661" w:rsidRDefault="0017289C" w:rsidP="000A256F">
      <w:pPr>
        <w:pStyle w:val="Textkrper"/>
        <w:rPr>
          <w:rFonts w:ascii="Frutiger-Light" w:hAnsi="Frutiger-Light" w:cs="Frutiger-Light"/>
          <w:szCs w:val="19"/>
          <w:lang w:val="fr-FR"/>
        </w:rPr>
      </w:pPr>
    </w:p>
    <w:p w14:paraId="0411BBEE" w14:textId="77777777" w:rsidR="0017289C" w:rsidRPr="00892661" w:rsidRDefault="0017289C" w:rsidP="000A256F">
      <w:pPr>
        <w:pStyle w:val="Textkrper"/>
        <w:rPr>
          <w:rFonts w:ascii="Frutiger-Light" w:hAnsi="Frutiger-Light" w:cs="Frutiger-Light"/>
          <w:szCs w:val="19"/>
          <w:lang w:val="fr-FR"/>
        </w:rPr>
      </w:pPr>
    </w:p>
    <w:p w14:paraId="376355EE" w14:textId="77777777" w:rsidR="0017289C" w:rsidRPr="00892661" w:rsidRDefault="0017289C" w:rsidP="000A256F">
      <w:pPr>
        <w:pStyle w:val="Textkrper"/>
        <w:rPr>
          <w:rFonts w:ascii="Frutiger-Light" w:hAnsi="Frutiger-Light" w:cs="Frutiger-Light"/>
          <w:szCs w:val="19"/>
          <w:lang w:val="fr-FR"/>
        </w:rPr>
      </w:pPr>
    </w:p>
    <w:p w14:paraId="78E45556" w14:textId="77777777" w:rsidR="0017289C" w:rsidRPr="00892661" w:rsidRDefault="0017289C" w:rsidP="000A256F">
      <w:pPr>
        <w:pStyle w:val="Textkrper"/>
        <w:rPr>
          <w:rFonts w:ascii="Frutiger-Light" w:hAnsi="Frutiger-Light" w:cs="Frutiger-Light"/>
          <w:szCs w:val="19"/>
          <w:lang w:val="fr-FR"/>
        </w:rPr>
      </w:pPr>
    </w:p>
    <w:p w14:paraId="6AAAC830" w14:textId="77777777" w:rsidR="0017289C" w:rsidRPr="00892661" w:rsidRDefault="0017289C" w:rsidP="000A256F">
      <w:pPr>
        <w:pStyle w:val="Textkrper"/>
        <w:rPr>
          <w:rFonts w:ascii="Frutiger-Light" w:hAnsi="Frutiger-Light" w:cs="Frutiger-Light"/>
          <w:szCs w:val="19"/>
          <w:lang w:val="fr-FR"/>
        </w:rPr>
      </w:pPr>
    </w:p>
    <w:p w14:paraId="34CED4B2" w14:textId="77777777" w:rsidR="0017289C" w:rsidRPr="00892661" w:rsidRDefault="0017289C" w:rsidP="000A256F">
      <w:pPr>
        <w:pStyle w:val="Textkrper"/>
        <w:rPr>
          <w:rFonts w:ascii="Frutiger-Light" w:hAnsi="Frutiger-Light" w:cs="Frutiger-Light"/>
          <w:szCs w:val="19"/>
          <w:lang w:val="fr-FR"/>
        </w:rPr>
      </w:pPr>
    </w:p>
    <w:p w14:paraId="7DC282C8" w14:textId="77777777" w:rsidR="0017289C" w:rsidRPr="00892661" w:rsidRDefault="0017289C" w:rsidP="000A256F">
      <w:pPr>
        <w:pStyle w:val="Textkrper"/>
        <w:rPr>
          <w:rFonts w:ascii="Frutiger-Light" w:hAnsi="Frutiger-Light" w:cs="Frutiger-Light"/>
          <w:szCs w:val="19"/>
          <w:lang w:val="fr-FR"/>
        </w:rPr>
      </w:pPr>
    </w:p>
    <w:p w14:paraId="2A2035DB" w14:textId="77777777" w:rsidR="0017289C" w:rsidRPr="00892661" w:rsidRDefault="0017289C" w:rsidP="000A256F">
      <w:pPr>
        <w:pStyle w:val="Textkrper"/>
        <w:rPr>
          <w:rFonts w:ascii="Frutiger-Light" w:hAnsi="Frutiger-Light" w:cs="Frutiger-Light"/>
          <w:szCs w:val="19"/>
          <w:lang w:val="fr-FR"/>
        </w:rPr>
      </w:pPr>
    </w:p>
    <w:p w14:paraId="30BEEE7F" w14:textId="1B46B51C" w:rsidR="001B4F0F" w:rsidRPr="00892661" w:rsidRDefault="00E86FC8" w:rsidP="001B4F0F">
      <w:pPr>
        <w:pStyle w:val="Textkrper"/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62FFDDB" wp14:editId="73CD8FAD">
                <wp:simplePos x="0" y="0"/>
                <wp:positionH relativeFrom="column">
                  <wp:posOffset>2197612</wp:posOffset>
                </wp:positionH>
                <wp:positionV relativeFrom="paragraph">
                  <wp:posOffset>843157</wp:posOffset>
                </wp:positionV>
                <wp:extent cx="2395182" cy="1214651"/>
                <wp:effectExtent l="0" t="0" r="24765" b="24130"/>
                <wp:wrapNone/>
                <wp:docPr id="13" name="Pfeil nach link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5182" cy="1214651"/>
                        </a:xfrm>
                        <a:prstGeom prst="leftArrow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69EAE67" w14:textId="369120E0" w:rsidR="00D138B3" w:rsidRPr="00ED44FA" w:rsidRDefault="00C90FF4" w:rsidP="00E86FC8">
                            <w:pPr>
                              <w:pStyle w:val="Listenabsatz"/>
                              <w:spacing w:line="240" w:lineRule="auto"/>
                              <w:ind w:left="567"/>
                              <w:jc w:val="left"/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Dans cet exemple, </w:t>
                            </w:r>
                            <w:r w:rsidR="00CE203C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>on indique</w:t>
                            </w:r>
                            <w:r w:rsidR="00D138B3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 clairement </w:t>
                            </w:r>
                            <w:r w:rsidR="005743CC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pour chaque point </w:t>
                            </w:r>
                            <w:r w:rsidR="00D95430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qui </w:t>
                            </w:r>
                            <w:r w:rsidR="00FE2A70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>doit</w:t>
                            </w:r>
                            <w:r w:rsidR="00D95430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 </w:t>
                            </w:r>
                            <w:r w:rsidR="00956F51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>donner</w:t>
                            </w:r>
                            <w:r w:rsidR="005743CC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 la réponse</w:t>
                            </w:r>
                            <w:r w:rsidR="00D95430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feil nach links 13" o:spid="_x0000_s1032" type="#_x0000_t66" style="position:absolute;left:0;text-align:left;margin-left:173.05pt;margin-top:66.4pt;width:188.6pt;height:95.6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" adj="5477" fillcolor="#f2f2f2 [3052]" strokecolor="#d8d8d8 [2732]" strokeweight="2pt">
                <v:textbox>
                  <w:txbxContent>
                    <w:p w14:paraId="669EAE67" w14:textId="369120E0" w:rsidR="00D138B3" w:rsidRPr="00ED44FA" w:rsidRDefault="00C90FF4" w:rsidP="00E86FC8">
                      <w:pPr>
                        <w:pStyle w:val="Listenabsatz"/>
                        <w:spacing w:line="240" w:lineRule="auto"/>
                        <w:ind w:left="567"/>
                        <w:jc w:val="left"/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</w:pPr>
                      <w:r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Dans cet exemple, </w:t>
                      </w:r>
                      <w:r w:rsidR="00CE203C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>on indique</w:t>
                      </w:r>
                      <w:r w:rsidR="00D138B3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 clairement </w:t>
                      </w:r>
                      <w:r w:rsidR="005743CC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pour chaque point </w:t>
                      </w:r>
                      <w:r w:rsidR="00D95430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qui </w:t>
                      </w:r>
                      <w:r w:rsidR="00FE2A70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>doit</w:t>
                      </w:r>
                      <w:r w:rsidR="00D95430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 </w:t>
                      </w:r>
                      <w:r w:rsidR="00956F51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>donner</w:t>
                      </w:r>
                      <w:r w:rsidR="005743CC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 la réponse</w:t>
                      </w:r>
                      <w:r w:rsidR="00D95430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614231"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78A1F5C" wp14:editId="029EAC0C">
                <wp:simplePos x="0" y="0"/>
                <wp:positionH relativeFrom="column">
                  <wp:posOffset>2286000</wp:posOffset>
                </wp:positionH>
                <wp:positionV relativeFrom="paragraph">
                  <wp:posOffset>2057400</wp:posOffset>
                </wp:positionV>
                <wp:extent cx="3714750" cy="2495550"/>
                <wp:effectExtent l="0" t="0" r="19050" b="19050"/>
                <wp:wrapNone/>
                <wp:docPr id="11" name="Pfeil nach link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0" cy="2495550"/>
                        </a:xfrm>
                        <a:prstGeom prst="leftArrow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0ACC14F" w14:textId="3E9C0E2C" w:rsidR="00D138B3" w:rsidRPr="00ED44FA" w:rsidRDefault="00D138B3" w:rsidP="00E86FC8">
                            <w:pPr>
                              <w:pStyle w:val="Listenabsatz"/>
                              <w:spacing w:line="240" w:lineRule="auto"/>
                              <w:ind w:left="567"/>
                              <w:jc w:val="left"/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La mise en page permet de définir </w:t>
                            </w:r>
                            <w:r w:rsidR="00242CBC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comment et par qui la </w:t>
                            </w:r>
                            <w:r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>check-list</w:t>
                            </w:r>
                            <w:r w:rsidR="00242CBC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 est signée</w:t>
                            </w:r>
                            <w:r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>.</w:t>
                            </w:r>
                          </w:p>
                          <w:p w14:paraId="3E80C945" w14:textId="5112A9E2" w:rsidR="00D138B3" w:rsidRPr="00ED44FA" w:rsidRDefault="00D138B3" w:rsidP="00E86FC8">
                            <w:pPr>
                              <w:pStyle w:val="Listenabsatz"/>
                              <w:spacing w:line="240" w:lineRule="auto"/>
                              <w:ind w:left="567"/>
                              <w:jc w:val="left"/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ED44FA">
                              <w:rPr>
                                <w:b/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Attention : </w:t>
                            </w:r>
                            <w:r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la signature </w:t>
                            </w:r>
                            <w:r w:rsidR="004F3AD5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>sert à confirmer</w:t>
                            </w:r>
                            <w:r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 </w:t>
                            </w:r>
                            <w:r w:rsidR="00D118FE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que les points ont été traités, mais </w:t>
                            </w:r>
                            <w:r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ne garantit pas l’exactitude </w:t>
                            </w:r>
                            <w:r w:rsidR="00D118FE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>des informations données n</w:t>
                            </w:r>
                            <w:r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i des vérifications effectuées. </w:t>
                            </w:r>
                            <w:r w:rsidR="004F3AD5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>Il faudrait le préciser dans les directives</w:t>
                            </w:r>
                            <w:r w:rsidR="00DB15CF"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feil nach links 11" o:spid="_x0000_s1033" type="#_x0000_t66" style="position:absolute;left:0;text-align:left;margin-left:180pt;margin-top:162pt;width:292.5pt;height:19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" adj="7255" fillcolor="#f2f2f2 [3052]" strokecolor="#d8d8d8 [2732]" strokeweight="2pt">
                <v:textbox>
                  <w:txbxContent>
                    <w:p w14:paraId="40ACC14F" w14:textId="3E9C0E2C" w:rsidR="00D138B3" w:rsidRPr="00ED44FA" w:rsidRDefault="00D138B3" w:rsidP="00E86FC8">
                      <w:pPr>
                        <w:pStyle w:val="Listenabsatz"/>
                        <w:spacing w:line="240" w:lineRule="auto"/>
                        <w:ind w:left="567"/>
                        <w:jc w:val="left"/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</w:pPr>
                      <w:r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La mise en page permet de définir </w:t>
                      </w:r>
                      <w:r w:rsidR="00242CBC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comment et par qui la </w:t>
                      </w:r>
                      <w:r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>check-list</w:t>
                      </w:r>
                      <w:r w:rsidR="00242CBC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 est signée</w:t>
                      </w:r>
                      <w:r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>.</w:t>
                      </w:r>
                    </w:p>
                    <w:p w14:paraId="3E80C945" w14:textId="5112A9E2" w:rsidR="00D138B3" w:rsidRPr="00ED44FA" w:rsidRDefault="00D138B3" w:rsidP="00E86FC8">
                      <w:pPr>
                        <w:pStyle w:val="Listenabsatz"/>
                        <w:spacing w:line="240" w:lineRule="auto"/>
                        <w:ind w:left="567"/>
                        <w:jc w:val="left"/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</w:pPr>
                      <w:r w:rsidRPr="00ED44FA">
                        <w:rPr>
                          <w:b/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Attention : </w:t>
                      </w:r>
                      <w:r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la signature </w:t>
                      </w:r>
                      <w:r w:rsidR="004F3AD5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>sert à confirmer</w:t>
                      </w:r>
                      <w:r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 </w:t>
                      </w:r>
                      <w:r w:rsidR="00D118FE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que les points ont été traités, mais </w:t>
                      </w:r>
                      <w:r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ne garantit pas l’exactitude </w:t>
                      </w:r>
                      <w:r w:rsidR="00D118FE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>des informations données n</w:t>
                      </w:r>
                      <w:r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i des vérifications effectuées. </w:t>
                      </w:r>
                      <w:r w:rsidR="004F3AD5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>Il faudrait le préciser dans les directives</w:t>
                      </w:r>
                      <w:r w:rsidR="00DB15CF"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1B4F0F" w:rsidRPr="00892661">
        <w:rPr>
          <w:noProof/>
          <w:lang w:eastAsia="de-CH"/>
        </w:rPr>
        <w:drawing>
          <wp:inline distT="0" distB="0" distL="0" distR="0" wp14:anchorId="3C571501" wp14:editId="73CDA5C5">
            <wp:extent cx="5972810" cy="4227195"/>
            <wp:effectExtent l="0" t="0" r="8890" b="1905"/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422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14:paraId="27D0531B" w14:textId="0BCF1405" w:rsidR="001B4F0F" w:rsidRPr="00892661" w:rsidRDefault="002B43D1" w:rsidP="001B4F0F">
      <w:pPr>
        <w:pStyle w:val="Textkrper"/>
        <w:rPr>
          <w:lang w:val="fr-FR"/>
        </w:rPr>
      </w:pPr>
      <w:r w:rsidRPr="00892661">
        <w:rPr>
          <w:lang w:val="fr-FR"/>
        </w:rPr>
        <w:t>Ill</w:t>
      </w:r>
      <w:r w:rsidR="00F82021" w:rsidRPr="00892661">
        <w:rPr>
          <w:lang w:val="fr-FR"/>
        </w:rPr>
        <w:t xml:space="preserve">. </w:t>
      </w:r>
      <w:r w:rsidR="00E86FC8" w:rsidRPr="00892661">
        <w:rPr>
          <w:lang w:val="fr-FR"/>
        </w:rPr>
        <w:t>3</w:t>
      </w:r>
      <w:r w:rsidR="00F82021" w:rsidRPr="00892661">
        <w:rPr>
          <w:lang w:val="fr-FR"/>
        </w:rPr>
        <w:t xml:space="preserve">: </w:t>
      </w:r>
      <w:r w:rsidR="00E86FC8" w:rsidRPr="00892661">
        <w:rPr>
          <w:lang w:val="fr-FR"/>
        </w:rPr>
        <w:t>c</w:t>
      </w:r>
      <w:r w:rsidR="0028472E" w:rsidRPr="00892661">
        <w:rPr>
          <w:lang w:val="fr-FR"/>
        </w:rPr>
        <w:t>heck-list de l’H</w:t>
      </w:r>
      <w:r w:rsidR="001548A9" w:rsidRPr="00892661">
        <w:rPr>
          <w:lang w:val="fr-FR"/>
        </w:rPr>
        <w:t xml:space="preserve">ôpital </w:t>
      </w:r>
      <w:r w:rsidR="00007D95" w:rsidRPr="00892661">
        <w:rPr>
          <w:lang w:val="fr-FR"/>
        </w:rPr>
        <w:t xml:space="preserve">cantonal </w:t>
      </w:r>
      <w:r w:rsidR="001548A9" w:rsidRPr="00892661">
        <w:rPr>
          <w:lang w:val="fr-FR"/>
        </w:rPr>
        <w:t>de</w:t>
      </w:r>
      <w:r w:rsidR="00F82021" w:rsidRPr="00892661">
        <w:rPr>
          <w:lang w:val="fr-FR"/>
        </w:rPr>
        <w:t xml:space="preserve"> </w:t>
      </w:r>
      <w:proofErr w:type="spellStart"/>
      <w:r w:rsidR="00F82021" w:rsidRPr="00892661">
        <w:rPr>
          <w:lang w:val="fr-FR"/>
        </w:rPr>
        <w:t>Münsterlingen</w:t>
      </w:r>
      <w:proofErr w:type="spellEnd"/>
    </w:p>
    <w:p w14:paraId="7E110BE5" w14:textId="77777777" w:rsidR="001B4F0F" w:rsidRPr="00892661" w:rsidRDefault="001B4F0F" w:rsidP="001B4F0F">
      <w:pPr>
        <w:pStyle w:val="Textkrper"/>
        <w:rPr>
          <w:lang w:val="fr-FR"/>
        </w:rPr>
      </w:pPr>
    </w:p>
    <w:p w14:paraId="6F024F44" w14:textId="08EEDD17" w:rsidR="001B4F0F" w:rsidRPr="00892661" w:rsidRDefault="00ED44FA" w:rsidP="001B4F0F">
      <w:pPr>
        <w:pStyle w:val="Textkrper"/>
        <w:rPr>
          <w:lang w:val="fr-FR"/>
        </w:rPr>
      </w:pP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694DB7A" wp14:editId="15B56D9F">
                <wp:simplePos x="0" y="0"/>
                <wp:positionH relativeFrom="column">
                  <wp:posOffset>1848485</wp:posOffset>
                </wp:positionH>
                <wp:positionV relativeFrom="paragraph">
                  <wp:posOffset>138430</wp:posOffset>
                </wp:positionV>
                <wp:extent cx="2674620" cy="2135505"/>
                <wp:effectExtent l="0" t="19050" r="30480" b="36195"/>
                <wp:wrapNone/>
                <wp:docPr id="6" name="Pfeil nach recht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4620" cy="2135505"/>
                        </a:xfrm>
                        <a:prstGeom prst="rightArrow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D788E9" w14:textId="77777777" w:rsidR="00ED44FA" w:rsidRPr="00ED44FA" w:rsidRDefault="00ED44FA" w:rsidP="00ED44FA">
                            <w:pPr>
                              <w:pStyle w:val="Listenabsatz"/>
                              <w:spacing w:line="240" w:lineRule="auto"/>
                              <w:ind w:left="-142"/>
                              <w:jc w:val="left"/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ED44FA">
                              <w:rPr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Dans ce document, le déroulement est mis en évidence par le fond en couleur. Par exemple, on ne peut passer au point suivant que si un champ vert a été coché. Les abréviations dans les colonnes indiquent qui doit donner la réponse. </w:t>
                            </w:r>
                          </w:p>
                          <w:p w14:paraId="7F3A5406" w14:textId="77777777" w:rsidR="00ED44FA" w:rsidRPr="00ED44FA" w:rsidRDefault="00ED44FA" w:rsidP="00ED44FA">
                            <w:pPr>
                              <w:jc w:val="center"/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 nach rechts 6" o:spid="_x0000_s1034" type="#_x0000_t13" style="position:absolute;left:0;text-align:left;margin-left:145.55pt;margin-top:10.9pt;width:210.6pt;height:168.1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" adj="12977" fillcolor="#f2f2f2 [3052]" strokecolor="#d8d8d8 [2732]" strokeweight="2pt">
                <v:textbox>
                  <w:txbxContent>
                    <w:p w14:paraId="1CD788E9" w14:textId="77777777" w:rsidR="00ED44FA" w:rsidRPr="00ED44FA" w:rsidRDefault="00ED44FA" w:rsidP="00ED44FA">
                      <w:pPr>
                        <w:pStyle w:val="Listenabsatz"/>
                        <w:spacing w:line="240" w:lineRule="auto"/>
                        <w:ind w:left="-142"/>
                        <w:jc w:val="left"/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</w:pPr>
                      <w:r w:rsidRPr="00ED44FA">
                        <w:rPr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Dans ce document, le déroulement est mis en évidence par le fond en couleur. Par exemple, on ne peut passer au point suivant que si un champ vert a été coché. Les abréviations dans les colonnes indiquent qui doit donner la réponse. </w:t>
                      </w:r>
                    </w:p>
                    <w:p w14:paraId="7F3A5406" w14:textId="77777777" w:rsidR="00ED44FA" w:rsidRPr="00ED44FA" w:rsidRDefault="00ED44FA" w:rsidP="00ED44FA">
                      <w:pPr>
                        <w:jc w:val="center"/>
                        <w:rPr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92661">
        <w:rPr>
          <w:noProof/>
          <w:lang w:eastAsia="de-CH"/>
        </w:rPr>
        <w:drawing>
          <wp:anchor distT="0" distB="0" distL="114300" distR="114300" simplePos="0" relativeHeight="251759616" behindDoc="1" locked="0" layoutInCell="1" allowOverlap="1" wp14:anchorId="5AC8E50D" wp14:editId="4EA471FA">
            <wp:simplePos x="0" y="0"/>
            <wp:positionH relativeFrom="column">
              <wp:posOffset>438785</wp:posOffset>
            </wp:positionH>
            <wp:positionV relativeFrom="paragraph">
              <wp:posOffset>139065</wp:posOffset>
            </wp:positionV>
            <wp:extent cx="5108575" cy="2080895"/>
            <wp:effectExtent l="0" t="0" r="0" b="0"/>
            <wp:wrapTight wrapText="bothSides">
              <wp:wrapPolygon edited="0">
                <wp:start x="0" y="0"/>
                <wp:lineTo x="0" y="21356"/>
                <wp:lineTo x="21506" y="21356"/>
                <wp:lineTo x="21506" y="0"/>
                <wp:lineTo x="0" y="0"/>
              </wp:wrapPolygon>
            </wp:wrapTight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8575" cy="208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A7E64E" w14:textId="439DAF1F" w:rsidR="00614231" w:rsidRPr="00892661" w:rsidRDefault="00614231" w:rsidP="001B4F0F">
      <w:pPr>
        <w:pStyle w:val="Textkrper"/>
        <w:rPr>
          <w:lang w:val="fr-FR"/>
        </w:rPr>
      </w:pPr>
    </w:p>
    <w:p w14:paraId="323B08E4" w14:textId="4F0F16A8" w:rsidR="00614231" w:rsidRDefault="00614231" w:rsidP="001B4F0F">
      <w:pPr>
        <w:pStyle w:val="Textkrper"/>
        <w:rPr>
          <w:lang w:val="fr-FR"/>
        </w:rPr>
      </w:pPr>
    </w:p>
    <w:p w14:paraId="543EAF93" w14:textId="77777777" w:rsidR="00ED44FA" w:rsidRDefault="00ED44FA" w:rsidP="001B4F0F">
      <w:pPr>
        <w:pStyle w:val="Textkrper"/>
        <w:rPr>
          <w:lang w:val="fr-FR"/>
        </w:rPr>
      </w:pPr>
    </w:p>
    <w:p w14:paraId="03E28EB2" w14:textId="77777777" w:rsidR="00ED44FA" w:rsidRDefault="00ED44FA" w:rsidP="001B4F0F">
      <w:pPr>
        <w:pStyle w:val="Textkrper"/>
        <w:rPr>
          <w:lang w:val="fr-FR"/>
        </w:rPr>
      </w:pPr>
    </w:p>
    <w:p w14:paraId="2588F28C" w14:textId="77777777" w:rsidR="00ED44FA" w:rsidRDefault="00ED44FA" w:rsidP="001B4F0F">
      <w:pPr>
        <w:pStyle w:val="Textkrper"/>
        <w:rPr>
          <w:lang w:val="fr-FR"/>
        </w:rPr>
      </w:pPr>
    </w:p>
    <w:p w14:paraId="11CD9AF6" w14:textId="77777777" w:rsidR="00ED44FA" w:rsidRDefault="00ED44FA" w:rsidP="001B4F0F">
      <w:pPr>
        <w:pStyle w:val="Textkrper"/>
        <w:rPr>
          <w:lang w:val="fr-FR"/>
        </w:rPr>
      </w:pPr>
    </w:p>
    <w:p w14:paraId="17BE8864" w14:textId="77777777" w:rsidR="00ED44FA" w:rsidRPr="00892661" w:rsidRDefault="00ED44FA" w:rsidP="001B4F0F">
      <w:pPr>
        <w:pStyle w:val="Textkrper"/>
        <w:rPr>
          <w:lang w:val="fr-FR"/>
        </w:rPr>
      </w:pPr>
    </w:p>
    <w:p w14:paraId="1DD0E268" w14:textId="1D50FFA3" w:rsidR="00F82021" w:rsidRPr="00892661" w:rsidRDefault="001E1A0F" w:rsidP="00F82021">
      <w:pPr>
        <w:pStyle w:val="Textkrper"/>
        <w:rPr>
          <w:lang w:val="fr-FR"/>
        </w:rPr>
      </w:pPr>
      <w:r w:rsidRPr="00892661">
        <w:rPr>
          <w:lang w:val="fr-FR"/>
        </w:rPr>
        <w:t>Ill</w:t>
      </w:r>
      <w:r w:rsidR="00F82021" w:rsidRPr="00892661">
        <w:rPr>
          <w:lang w:val="fr-FR"/>
        </w:rPr>
        <w:t xml:space="preserve">. </w:t>
      </w:r>
      <w:r w:rsidR="00E86FC8" w:rsidRPr="00892661">
        <w:rPr>
          <w:lang w:val="fr-FR"/>
        </w:rPr>
        <w:t>4</w:t>
      </w:r>
      <w:r w:rsidR="00CD21AC" w:rsidRPr="00892661">
        <w:rPr>
          <w:lang w:val="fr-FR"/>
        </w:rPr>
        <w:t> </w:t>
      </w:r>
      <w:r w:rsidR="00F82021" w:rsidRPr="00892661">
        <w:rPr>
          <w:lang w:val="fr-FR"/>
        </w:rPr>
        <w:t xml:space="preserve">: </w:t>
      </w:r>
      <w:r w:rsidR="00FF38FA" w:rsidRPr="00892661">
        <w:rPr>
          <w:lang w:val="fr-FR"/>
        </w:rPr>
        <w:t>check-list de l’H</w:t>
      </w:r>
      <w:r w:rsidR="00344D03" w:rsidRPr="00892661">
        <w:rPr>
          <w:lang w:val="fr-FR"/>
        </w:rPr>
        <w:t>ôpital</w:t>
      </w:r>
      <w:r w:rsidR="00F82021" w:rsidRPr="00892661">
        <w:rPr>
          <w:lang w:val="fr-FR"/>
        </w:rPr>
        <w:t xml:space="preserve"> </w:t>
      </w:r>
      <w:r w:rsidR="00D91563" w:rsidRPr="00892661">
        <w:rPr>
          <w:lang w:val="fr-FR"/>
        </w:rPr>
        <w:t xml:space="preserve">cantonal </w:t>
      </w:r>
      <w:r w:rsidR="00344D03" w:rsidRPr="00892661">
        <w:rPr>
          <w:lang w:val="fr-FR"/>
        </w:rPr>
        <w:t>d’</w:t>
      </w:r>
      <w:r w:rsidR="00F82021" w:rsidRPr="00892661">
        <w:rPr>
          <w:lang w:val="fr-FR"/>
        </w:rPr>
        <w:t>Uri</w:t>
      </w:r>
    </w:p>
    <w:p w14:paraId="718A5F82" w14:textId="77777777" w:rsidR="00F82021" w:rsidRPr="00892661" w:rsidRDefault="00F82021" w:rsidP="001B4F0F">
      <w:pPr>
        <w:pStyle w:val="Textkrper"/>
        <w:rPr>
          <w:lang w:val="fr-FR"/>
        </w:rPr>
      </w:pPr>
    </w:p>
    <w:p w14:paraId="647EF31D" w14:textId="77777777" w:rsidR="00974C09" w:rsidRPr="00892661" w:rsidRDefault="00974C09" w:rsidP="001B4F0F">
      <w:pPr>
        <w:pStyle w:val="Textkrper"/>
        <w:rPr>
          <w:lang w:val="fr-FR"/>
        </w:rPr>
      </w:pPr>
    </w:p>
    <w:p w14:paraId="75418728" w14:textId="63599797" w:rsidR="00213DCA" w:rsidRPr="00892661" w:rsidRDefault="00237845" w:rsidP="00213DCA">
      <w:pPr>
        <w:rPr>
          <w:u w:val="single"/>
          <w:lang w:val="fr-FR"/>
        </w:rPr>
      </w:pPr>
      <w:r w:rsidRPr="00892661">
        <w:rPr>
          <w:u w:val="single"/>
          <w:lang w:val="fr-FR"/>
        </w:rPr>
        <w:lastRenderedPageBreak/>
        <w:t>Autres exemples d’ajouts apportés par les hôpitaux pil</w:t>
      </w:r>
      <w:r w:rsidR="00CF1DB5" w:rsidRPr="00892661">
        <w:rPr>
          <w:u w:val="single"/>
          <w:lang w:val="fr-FR"/>
        </w:rPr>
        <w:t>o</w:t>
      </w:r>
      <w:r w:rsidRPr="00892661">
        <w:rPr>
          <w:u w:val="single"/>
          <w:lang w:val="fr-FR"/>
        </w:rPr>
        <w:t>tes</w:t>
      </w:r>
      <w:r w:rsidR="00213DCA" w:rsidRPr="00892661">
        <w:rPr>
          <w:u w:val="single"/>
          <w:lang w:val="fr-FR"/>
        </w:rPr>
        <w:t xml:space="preserve"> </w:t>
      </w:r>
      <w:r w:rsidR="005C623B" w:rsidRPr="00892661">
        <w:rPr>
          <w:u w:val="single"/>
          <w:lang w:val="fr-FR"/>
        </w:rPr>
        <w:t>(</w:t>
      </w:r>
      <w:r w:rsidR="00474F3A" w:rsidRPr="00892661">
        <w:rPr>
          <w:u w:val="single"/>
          <w:lang w:val="fr-FR"/>
        </w:rPr>
        <w:t>mise en page</w:t>
      </w:r>
      <w:r w:rsidR="00213DCA" w:rsidRPr="00892661">
        <w:rPr>
          <w:u w:val="single"/>
          <w:lang w:val="fr-FR"/>
        </w:rPr>
        <w:t xml:space="preserve"> </w:t>
      </w:r>
      <w:r w:rsidR="00474F3A" w:rsidRPr="00892661">
        <w:rPr>
          <w:u w:val="single"/>
          <w:lang w:val="fr-FR"/>
        </w:rPr>
        <w:t xml:space="preserve">et </w:t>
      </w:r>
      <w:r w:rsidR="00F67B57" w:rsidRPr="00892661">
        <w:rPr>
          <w:u w:val="single"/>
          <w:lang w:val="fr-FR"/>
        </w:rPr>
        <w:t>procédure</w:t>
      </w:r>
      <w:r w:rsidR="005C623B" w:rsidRPr="00892661">
        <w:rPr>
          <w:u w:val="single"/>
          <w:lang w:val="fr-FR"/>
        </w:rPr>
        <w:t>)</w:t>
      </w:r>
      <w:r w:rsidR="00474F3A" w:rsidRPr="00892661">
        <w:rPr>
          <w:lang w:val="fr-FR"/>
        </w:rPr>
        <w:t> </w:t>
      </w:r>
      <w:r w:rsidR="00213DCA" w:rsidRPr="00892661">
        <w:rPr>
          <w:lang w:val="fr-FR"/>
        </w:rPr>
        <w:t>:</w:t>
      </w:r>
    </w:p>
    <w:p w14:paraId="6DEB11C0" w14:textId="59890349" w:rsidR="00974C09" w:rsidRPr="00892661" w:rsidRDefault="00B77475" w:rsidP="00974C09">
      <w:pPr>
        <w:pStyle w:val="Aufzhlungszeichen"/>
        <w:rPr>
          <w:lang w:val="fr-FR"/>
        </w:rPr>
      </w:pPr>
      <w:r w:rsidRPr="00892661">
        <w:rPr>
          <w:lang w:val="fr-FR"/>
        </w:rPr>
        <w:t>Indication, a</w:t>
      </w:r>
      <w:r w:rsidR="00757DCA" w:rsidRPr="00892661">
        <w:rPr>
          <w:lang w:val="fr-FR"/>
        </w:rPr>
        <w:t>u verso</w:t>
      </w:r>
      <w:r w:rsidRPr="00892661">
        <w:rPr>
          <w:lang w:val="fr-FR"/>
        </w:rPr>
        <w:t xml:space="preserve">, des règles et modalités d’utilisation </w:t>
      </w:r>
      <w:r w:rsidR="00757DCA" w:rsidRPr="00892661">
        <w:rPr>
          <w:lang w:val="fr-FR"/>
        </w:rPr>
        <w:t xml:space="preserve">de la check-list </w:t>
      </w:r>
      <w:r w:rsidR="00974C09" w:rsidRPr="00892661">
        <w:rPr>
          <w:lang w:val="fr-FR"/>
        </w:rPr>
        <w:t>(</w:t>
      </w:r>
      <w:r w:rsidR="00E86FC8" w:rsidRPr="00892661">
        <w:rPr>
          <w:lang w:val="fr-FR"/>
        </w:rPr>
        <w:t xml:space="preserve">voir boîte à outils </w:t>
      </w:r>
      <w:proofErr w:type="gramStart"/>
      <w:r w:rsidR="00E86FC8" w:rsidRPr="00892661">
        <w:rPr>
          <w:lang w:val="fr-FR"/>
        </w:rPr>
        <w:t xml:space="preserve">D4 </w:t>
      </w:r>
      <w:r w:rsidR="00974C09" w:rsidRPr="00892661">
        <w:rPr>
          <w:lang w:val="fr-FR"/>
        </w:rPr>
        <w:t>)</w:t>
      </w:r>
      <w:proofErr w:type="gramEnd"/>
    </w:p>
    <w:p w14:paraId="6E14D547" w14:textId="61FE260C" w:rsidR="00974C09" w:rsidRPr="00892661" w:rsidRDefault="0082077A" w:rsidP="00974C09">
      <w:pPr>
        <w:pStyle w:val="Aufzhlungszeichen"/>
        <w:rPr>
          <w:lang w:val="fr-FR"/>
        </w:rPr>
      </w:pPr>
      <w:r w:rsidRPr="00892661">
        <w:rPr>
          <w:lang w:val="fr-FR"/>
        </w:rPr>
        <w:t>Précisions</w:t>
      </w:r>
      <w:r w:rsidR="00A9416C" w:rsidRPr="00892661">
        <w:rPr>
          <w:lang w:val="fr-FR"/>
        </w:rPr>
        <w:t xml:space="preserve"> sur la manière </w:t>
      </w:r>
      <w:r w:rsidR="00ED6500" w:rsidRPr="00892661">
        <w:rPr>
          <w:lang w:val="fr-FR"/>
        </w:rPr>
        <w:t>de remplir</w:t>
      </w:r>
      <w:r w:rsidR="00A9416C" w:rsidRPr="00892661">
        <w:rPr>
          <w:lang w:val="fr-FR"/>
        </w:rPr>
        <w:t xml:space="preserve"> la check-list</w:t>
      </w:r>
      <w:r w:rsidR="00974C09" w:rsidRPr="00892661">
        <w:rPr>
          <w:lang w:val="fr-FR"/>
        </w:rPr>
        <w:t xml:space="preserve">. </w:t>
      </w:r>
      <w:r w:rsidR="00A9416C" w:rsidRPr="00892661">
        <w:rPr>
          <w:lang w:val="fr-FR"/>
        </w:rPr>
        <w:t>Exemple :</w:t>
      </w:r>
      <w:r w:rsidR="00974C09" w:rsidRPr="00892661">
        <w:rPr>
          <w:lang w:val="fr-FR"/>
        </w:rPr>
        <w:t xml:space="preserve"> </w:t>
      </w:r>
      <w:r w:rsidR="00974C09" w:rsidRPr="00892661">
        <w:rPr>
          <w:rFonts w:cs="Arial"/>
          <w:lang w:val="fr-FR"/>
        </w:rPr>
        <w:t>√</w:t>
      </w:r>
      <w:r w:rsidR="00ED6500" w:rsidRPr="00892661">
        <w:rPr>
          <w:lang w:val="fr-FR"/>
        </w:rPr>
        <w:t xml:space="preserve"> = </w:t>
      </w:r>
      <w:r w:rsidR="00A9416C" w:rsidRPr="00892661">
        <w:rPr>
          <w:lang w:val="fr-FR"/>
        </w:rPr>
        <w:t>« point vérifié » </w:t>
      </w:r>
      <w:r w:rsidR="00974C09" w:rsidRPr="00892661">
        <w:rPr>
          <w:lang w:val="fr-FR"/>
        </w:rPr>
        <w:t xml:space="preserve">; </w:t>
      </w:r>
      <w:r w:rsidR="00974C09" w:rsidRPr="00892661">
        <w:rPr>
          <w:rFonts w:cs="Arial"/>
          <w:lang w:val="fr-FR"/>
        </w:rPr>
        <w:t>ᴓ</w:t>
      </w:r>
      <w:r w:rsidR="00CE6CC8" w:rsidRPr="00892661">
        <w:rPr>
          <w:rFonts w:cs="Arial"/>
          <w:lang w:val="fr-FR"/>
        </w:rPr>
        <w:t xml:space="preserve"> </w:t>
      </w:r>
      <w:r w:rsidR="00974C09" w:rsidRPr="00892661">
        <w:rPr>
          <w:lang w:val="fr-FR"/>
        </w:rPr>
        <w:t xml:space="preserve">= </w:t>
      </w:r>
      <w:r w:rsidR="00BD2650" w:rsidRPr="00892661">
        <w:rPr>
          <w:lang w:val="fr-FR"/>
        </w:rPr>
        <w:t>« </w:t>
      </w:r>
      <w:r w:rsidR="00E47A5E" w:rsidRPr="00892661">
        <w:rPr>
          <w:lang w:val="fr-FR"/>
        </w:rPr>
        <w:t>sans objet</w:t>
      </w:r>
      <w:r w:rsidR="00BD2650" w:rsidRPr="00892661">
        <w:rPr>
          <w:lang w:val="fr-FR"/>
        </w:rPr>
        <w:t> »</w:t>
      </w:r>
      <w:r w:rsidR="00974C09" w:rsidRPr="00892661">
        <w:rPr>
          <w:lang w:val="fr-FR"/>
        </w:rPr>
        <w:t xml:space="preserve"> (</w:t>
      </w:r>
      <w:r w:rsidR="00E86FC8" w:rsidRPr="00892661">
        <w:rPr>
          <w:lang w:val="fr-FR"/>
        </w:rPr>
        <w:t>voir boîte à outils D4</w:t>
      </w:r>
      <w:r w:rsidR="00974C09" w:rsidRPr="00892661">
        <w:rPr>
          <w:lang w:val="fr-FR"/>
        </w:rPr>
        <w:t xml:space="preserve">, </w:t>
      </w:r>
      <w:r w:rsidR="003E7B24" w:rsidRPr="00892661">
        <w:rPr>
          <w:lang w:val="fr-FR"/>
        </w:rPr>
        <w:t>check-list</w:t>
      </w:r>
      <w:r w:rsidR="00974C09" w:rsidRPr="00892661">
        <w:rPr>
          <w:lang w:val="fr-FR"/>
        </w:rPr>
        <w:t xml:space="preserve"> </w:t>
      </w:r>
      <w:r w:rsidR="00A371B1" w:rsidRPr="00892661">
        <w:rPr>
          <w:lang w:val="fr-FR"/>
        </w:rPr>
        <w:t>de l’H</w:t>
      </w:r>
      <w:r w:rsidR="00CC7189" w:rsidRPr="00892661">
        <w:rPr>
          <w:lang w:val="fr-FR"/>
        </w:rPr>
        <w:t xml:space="preserve">ôpital </w:t>
      </w:r>
      <w:r w:rsidR="0072598A" w:rsidRPr="00892661">
        <w:rPr>
          <w:lang w:val="fr-FR"/>
        </w:rPr>
        <w:t xml:space="preserve">cantonal </w:t>
      </w:r>
      <w:r w:rsidR="00CC7189" w:rsidRPr="00892661">
        <w:rPr>
          <w:lang w:val="fr-FR"/>
        </w:rPr>
        <w:t>des Grisons</w:t>
      </w:r>
      <w:r w:rsidR="00974C09" w:rsidRPr="00892661">
        <w:rPr>
          <w:lang w:val="fr-FR"/>
        </w:rPr>
        <w:t>)</w:t>
      </w:r>
    </w:p>
    <w:p w14:paraId="3046FF9A" w14:textId="01A7FE17" w:rsidR="00213DCA" w:rsidRPr="00892661" w:rsidRDefault="00D85F9A" w:rsidP="00213DCA">
      <w:pPr>
        <w:pStyle w:val="Aufzhlungszeichen"/>
        <w:rPr>
          <w:lang w:val="fr-FR"/>
        </w:rPr>
      </w:pPr>
      <w:r w:rsidRPr="00892661">
        <w:rPr>
          <w:lang w:val="fr-FR"/>
        </w:rPr>
        <w:t>Champ pour l’étiquette du patient</w:t>
      </w:r>
    </w:p>
    <w:p w14:paraId="2EC885B2" w14:textId="08DBE2B2" w:rsidR="00213DCA" w:rsidRPr="00892661" w:rsidRDefault="00426EA9" w:rsidP="00213DCA">
      <w:pPr>
        <w:pStyle w:val="Aufzhlungszeichen"/>
        <w:rPr>
          <w:lang w:val="fr-FR"/>
        </w:rPr>
      </w:pPr>
      <w:r w:rsidRPr="00892661">
        <w:rPr>
          <w:lang w:val="fr-FR"/>
        </w:rPr>
        <w:t xml:space="preserve">Codage des </w:t>
      </w:r>
      <w:r w:rsidR="003E15B9" w:rsidRPr="00892661">
        <w:rPr>
          <w:lang w:val="fr-FR"/>
        </w:rPr>
        <w:t>groupes professionnels</w:t>
      </w:r>
      <w:r w:rsidR="008C61DA" w:rsidRPr="00892661">
        <w:rPr>
          <w:lang w:val="fr-FR"/>
        </w:rPr>
        <w:t xml:space="preserve"> </w:t>
      </w:r>
      <w:r w:rsidRPr="00892661">
        <w:rPr>
          <w:lang w:val="fr-FR"/>
        </w:rPr>
        <w:t xml:space="preserve">au moyen de couleurs </w:t>
      </w:r>
      <w:r w:rsidR="00213DCA" w:rsidRPr="00892661">
        <w:rPr>
          <w:lang w:val="fr-FR"/>
        </w:rPr>
        <w:t>(</w:t>
      </w:r>
      <w:r w:rsidR="00E86FC8" w:rsidRPr="00892661">
        <w:rPr>
          <w:lang w:val="fr-FR"/>
        </w:rPr>
        <w:t>voir boîte à outils D4, Hôpital de la Tour</w:t>
      </w:r>
      <w:r w:rsidR="008C61DA" w:rsidRPr="00892661">
        <w:rPr>
          <w:lang w:val="fr-FR"/>
        </w:rPr>
        <w:t>)</w:t>
      </w:r>
    </w:p>
    <w:p w14:paraId="5DBDD3D5" w14:textId="6F9DE0A9" w:rsidR="008C61DA" w:rsidRPr="00892661" w:rsidRDefault="003E15B9" w:rsidP="00213DCA">
      <w:pPr>
        <w:pStyle w:val="Aufzhlungszeichen"/>
        <w:rPr>
          <w:lang w:val="fr-FR"/>
        </w:rPr>
      </w:pPr>
      <w:r w:rsidRPr="00892661">
        <w:rPr>
          <w:lang w:val="fr-FR"/>
        </w:rPr>
        <w:t>Champ pour la signature</w:t>
      </w:r>
    </w:p>
    <w:p w14:paraId="567467DF" w14:textId="313EE685" w:rsidR="001B539A" w:rsidRPr="00892661" w:rsidRDefault="002E7F96" w:rsidP="001B539A">
      <w:pPr>
        <w:pStyle w:val="Aufzhlungszeichen"/>
        <w:rPr>
          <w:lang w:val="fr-FR"/>
        </w:rPr>
      </w:pPr>
      <w:r w:rsidRPr="00892661">
        <w:rPr>
          <w:lang w:val="fr-FR"/>
        </w:rPr>
        <w:t xml:space="preserve">Indication de la personne qui </w:t>
      </w:r>
      <w:r w:rsidR="00785A97" w:rsidRPr="00892661">
        <w:rPr>
          <w:lang w:val="fr-FR"/>
        </w:rPr>
        <w:t>démarre</w:t>
      </w:r>
      <w:r w:rsidRPr="00892661">
        <w:rPr>
          <w:lang w:val="fr-FR"/>
        </w:rPr>
        <w:t xml:space="preserve"> la procédure</w:t>
      </w:r>
      <w:r w:rsidR="00974C09" w:rsidRPr="00892661">
        <w:rPr>
          <w:lang w:val="fr-FR"/>
        </w:rPr>
        <w:t xml:space="preserve"> (</w:t>
      </w:r>
      <w:r w:rsidR="00D14B86" w:rsidRPr="00892661">
        <w:rPr>
          <w:lang w:val="fr-FR"/>
        </w:rPr>
        <w:t>p. ex</w:t>
      </w:r>
      <w:r w:rsidR="0015125B" w:rsidRPr="00892661">
        <w:rPr>
          <w:lang w:val="fr-FR"/>
        </w:rPr>
        <w:t>. c</w:t>
      </w:r>
      <w:r w:rsidR="00974C09" w:rsidRPr="00892661">
        <w:rPr>
          <w:lang w:val="fr-FR"/>
        </w:rPr>
        <w:t>hirurgie</w:t>
      </w:r>
      <w:r w:rsidR="009363E1" w:rsidRPr="00892661">
        <w:rPr>
          <w:lang w:val="fr-FR"/>
        </w:rPr>
        <w:t>n</w:t>
      </w:r>
      <w:r w:rsidR="00974C09" w:rsidRPr="00892661">
        <w:rPr>
          <w:lang w:val="fr-FR"/>
        </w:rPr>
        <w:t xml:space="preserve">) </w:t>
      </w:r>
      <w:r w:rsidR="00F347F1" w:rsidRPr="00892661">
        <w:rPr>
          <w:lang w:val="fr-FR"/>
        </w:rPr>
        <w:t xml:space="preserve">et de </w:t>
      </w:r>
      <w:r w:rsidR="00D632D7" w:rsidRPr="00892661">
        <w:rPr>
          <w:lang w:val="fr-FR"/>
        </w:rPr>
        <w:t>celle</w:t>
      </w:r>
      <w:r w:rsidR="00F347F1" w:rsidRPr="00892661">
        <w:rPr>
          <w:lang w:val="fr-FR"/>
        </w:rPr>
        <w:t xml:space="preserve"> qui </w:t>
      </w:r>
      <w:r w:rsidR="006119DC" w:rsidRPr="00892661">
        <w:rPr>
          <w:lang w:val="fr-FR"/>
        </w:rPr>
        <w:t xml:space="preserve">lit </w:t>
      </w:r>
      <w:r w:rsidR="00F347F1" w:rsidRPr="00892661">
        <w:rPr>
          <w:lang w:val="fr-FR"/>
        </w:rPr>
        <w:t xml:space="preserve">la check-list </w:t>
      </w:r>
      <w:r w:rsidR="00974C09" w:rsidRPr="00892661">
        <w:rPr>
          <w:lang w:val="fr-FR"/>
        </w:rPr>
        <w:t>(</w:t>
      </w:r>
      <w:r w:rsidR="00AB34BA" w:rsidRPr="00892661">
        <w:rPr>
          <w:lang w:val="fr-FR"/>
        </w:rPr>
        <w:t>p. ex</w:t>
      </w:r>
      <w:r w:rsidR="00974C09" w:rsidRPr="00892661">
        <w:rPr>
          <w:lang w:val="fr-FR"/>
        </w:rPr>
        <w:t xml:space="preserve">. </w:t>
      </w:r>
      <w:r w:rsidR="00033FD0" w:rsidRPr="00892661">
        <w:rPr>
          <w:lang w:val="fr-FR"/>
        </w:rPr>
        <w:t>le/la</w:t>
      </w:r>
      <w:r w:rsidR="000E738F" w:rsidRPr="00892661">
        <w:rPr>
          <w:lang w:val="fr-FR"/>
        </w:rPr>
        <w:t xml:space="preserve"> </w:t>
      </w:r>
      <w:r w:rsidR="00033FD0" w:rsidRPr="00892661">
        <w:rPr>
          <w:lang w:val="fr-FR"/>
        </w:rPr>
        <w:t xml:space="preserve">TSO </w:t>
      </w:r>
      <w:r w:rsidR="00ED762E" w:rsidRPr="00892661">
        <w:rPr>
          <w:lang w:val="fr-FR"/>
        </w:rPr>
        <w:t>dans la zone non stérile</w:t>
      </w:r>
      <w:r w:rsidR="00974C09" w:rsidRPr="00892661">
        <w:rPr>
          <w:lang w:val="fr-FR"/>
        </w:rPr>
        <w:t>)</w:t>
      </w:r>
      <w:r w:rsidR="001B539A" w:rsidRPr="00892661">
        <w:rPr>
          <w:lang w:val="fr-FR"/>
        </w:rPr>
        <w:t xml:space="preserve"> (</w:t>
      </w:r>
      <w:r w:rsidR="00EA102A" w:rsidRPr="00892661">
        <w:rPr>
          <w:lang w:val="fr-FR"/>
        </w:rPr>
        <w:t xml:space="preserve">voir </w:t>
      </w:r>
      <w:r w:rsidR="00E86FC8" w:rsidRPr="00892661">
        <w:rPr>
          <w:lang w:val="fr-FR"/>
        </w:rPr>
        <w:t>boîte à outils D4</w:t>
      </w:r>
      <w:r w:rsidR="001D0CA0" w:rsidRPr="00892661">
        <w:rPr>
          <w:lang w:val="fr-FR"/>
        </w:rPr>
        <w:t xml:space="preserve">, </w:t>
      </w:r>
      <w:r w:rsidR="00BE3630" w:rsidRPr="00892661">
        <w:rPr>
          <w:lang w:val="fr-FR"/>
        </w:rPr>
        <w:t>Centre hospitalier</w:t>
      </w:r>
      <w:r w:rsidR="001B539A" w:rsidRPr="00892661">
        <w:rPr>
          <w:lang w:val="fr-FR"/>
        </w:rPr>
        <w:t xml:space="preserve"> </w:t>
      </w:r>
      <w:r w:rsidR="00BE3630" w:rsidRPr="00892661">
        <w:rPr>
          <w:lang w:val="fr-FR"/>
        </w:rPr>
        <w:t>Bienne</w:t>
      </w:r>
      <w:r w:rsidR="001B539A" w:rsidRPr="00892661">
        <w:rPr>
          <w:lang w:val="fr-FR"/>
        </w:rPr>
        <w:t xml:space="preserve">, </w:t>
      </w:r>
      <w:r w:rsidR="00633363" w:rsidRPr="00892661">
        <w:rPr>
          <w:lang w:val="fr-FR"/>
        </w:rPr>
        <w:t>Hôpital universitaire de Bâle USB</w:t>
      </w:r>
      <w:r w:rsidR="001B539A" w:rsidRPr="00892661">
        <w:rPr>
          <w:lang w:val="fr-FR"/>
        </w:rPr>
        <w:t>)</w:t>
      </w:r>
    </w:p>
    <w:p w14:paraId="4AC1B984" w14:textId="77777777" w:rsidR="008D3844" w:rsidRPr="00892661" w:rsidRDefault="008D3844" w:rsidP="008D3844">
      <w:pPr>
        <w:pStyle w:val="Aufzhlungszeichen"/>
        <w:numPr>
          <w:ilvl w:val="0"/>
          <w:numId w:val="0"/>
        </w:numPr>
        <w:ind w:left="360" w:hanging="360"/>
        <w:rPr>
          <w:lang w:val="fr-FR"/>
        </w:rPr>
      </w:pPr>
    </w:p>
    <w:p w14:paraId="04F6DF30" w14:textId="77777777" w:rsidR="008D3844" w:rsidRPr="00892661" w:rsidRDefault="008D3844" w:rsidP="008D3844">
      <w:pPr>
        <w:pStyle w:val="Aufzhlungszeichen"/>
        <w:numPr>
          <w:ilvl w:val="0"/>
          <w:numId w:val="0"/>
        </w:numPr>
        <w:ind w:left="360" w:hanging="360"/>
        <w:rPr>
          <w:lang w:val="fr-FR"/>
        </w:rPr>
      </w:pPr>
    </w:p>
    <w:p w14:paraId="0DDCECF0" w14:textId="77777777" w:rsidR="008D3844" w:rsidRPr="00892661" w:rsidRDefault="008D3844" w:rsidP="008D3844">
      <w:pPr>
        <w:pStyle w:val="Aufzhlungszeichen"/>
        <w:numPr>
          <w:ilvl w:val="0"/>
          <w:numId w:val="0"/>
        </w:numPr>
        <w:ind w:left="360" w:hanging="360"/>
        <w:rPr>
          <w:lang w:val="fr-FR"/>
        </w:rPr>
      </w:pPr>
    </w:p>
    <w:p w14:paraId="6F7A6503" w14:textId="77777777" w:rsidR="008C61DA" w:rsidRPr="00892661" w:rsidRDefault="008C61DA" w:rsidP="008D3844">
      <w:pPr>
        <w:pStyle w:val="Aufzhlungszeichen"/>
        <w:numPr>
          <w:ilvl w:val="0"/>
          <w:numId w:val="0"/>
        </w:numPr>
        <w:rPr>
          <w:lang w:val="fr-FR"/>
        </w:rPr>
      </w:pPr>
    </w:p>
    <w:p w14:paraId="45821C46" w14:textId="45E2B0DB" w:rsidR="00221909" w:rsidRPr="00892661" w:rsidRDefault="00C30939" w:rsidP="008D3844">
      <w:pPr>
        <w:pStyle w:val="berschrift2"/>
        <w:rPr>
          <w:lang w:val="fr-FR"/>
        </w:rPr>
      </w:pPr>
      <w:r w:rsidRPr="00892661">
        <w:rPr>
          <w:lang w:val="fr-FR"/>
        </w:rPr>
        <w:t xml:space="preserve">Adaptation </w:t>
      </w:r>
      <w:r w:rsidR="001058EE" w:rsidRPr="00892661">
        <w:rPr>
          <w:lang w:val="fr-FR"/>
        </w:rPr>
        <w:t>du contenu</w:t>
      </w:r>
    </w:p>
    <w:p w14:paraId="2B8390C2" w14:textId="49420DAB" w:rsidR="00F82021" w:rsidRPr="00892661" w:rsidRDefault="00B468CF" w:rsidP="00F82021">
      <w:pPr>
        <w:pStyle w:val="Textkrper"/>
        <w:rPr>
          <w:lang w:val="fr-FR"/>
        </w:rPr>
      </w:pPr>
      <w:r w:rsidRPr="00892661">
        <w:rPr>
          <w:lang w:val="fr-FR"/>
        </w:rPr>
        <w:t>La check-list comprend deux types de points</w:t>
      </w:r>
      <w:r w:rsidR="007F00E1" w:rsidRPr="00892661">
        <w:rPr>
          <w:lang w:val="fr-FR"/>
        </w:rPr>
        <w:t> : d’un côté</w:t>
      </w:r>
      <w:r w:rsidR="00F40373" w:rsidRPr="00892661">
        <w:rPr>
          <w:lang w:val="fr-FR"/>
        </w:rPr>
        <w:t>,</w:t>
      </w:r>
      <w:r w:rsidR="007F00E1" w:rsidRPr="00892661">
        <w:rPr>
          <w:lang w:val="fr-FR"/>
        </w:rPr>
        <w:t xml:space="preserve"> les vérifications proprement dites </w:t>
      </w:r>
      <w:r w:rsidR="00416367" w:rsidRPr="00892661">
        <w:rPr>
          <w:lang w:val="fr-FR"/>
        </w:rPr>
        <w:t>(</w:t>
      </w:r>
      <w:r w:rsidR="007F00E1" w:rsidRPr="00892661">
        <w:rPr>
          <w:lang w:val="fr-FR"/>
        </w:rPr>
        <w:t xml:space="preserve">p. ex. </w:t>
      </w:r>
      <w:r w:rsidR="00081035" w:rsidRPr="00892661">
        <w:rPr>
          <w:lang w:val="fr-FR"/>
        </w:rPr>
        <w:t xml:space="preserve">la </w:t>
      </w:r>
      <w:r w:rsidR="007F00E1" w:rsidRPr="00892661">
        <w:rPr>
          <w:lang w:val="fr-FR"/>
        </w:rPr>
        <w:t xml:space="preserve">vérification du site opératoire </w:t>
      </w:r>
      <w:r w:rsidR="00584931" w:rsidRPr="00892661">
        <w:rPr>
          <w:lang w:val="fr-FR"/>
        </w:rPr>
        <w:t>ou</w:t>
      </w:r>
      <w:r w:rsidR="007F00E1" w:rsidRPr="00892661">
        <w:rPr>
          <w:lang w:val="fr-FR"/>
        </w:rPr>
        <w:t xml:space="preserve"> de l’identité du patient</w:t>
      </w:r>
      <w:r w:rsidR="00416367" w:rsidRPr="00892661">
        <w:rPr>
          <w:lang w:val="fr-FR"/>
        </w:rPr>
        <w:t>)</w:t>
      </w:r>
      <w:r w:rsidR="00F82021" w:rsidRPr="00892661">
        <w:rPr>
          <w:lang w:val="fr-FR"/>
        </w:rPr>
        <w:t xml:space="preserve"> </w:t>
      </w:r>
      <w:r w:rsidR="00B87FE2" w:rsidRPr="00892661">
        <w:rPr>
          <w:lang w:val="fr-FR"/>
        </w:rPr>
        <w:t>et, de l’autre, des éléments de briefing</w:t>
      </w:r>
      <w:r w:rsidR="00F82021" w:rsidRPr="00892661">
        <w:rPr>
          <w:lang w:val="fr-FR"/>
        </w:rPr>
        <w:t xml:space="preserve"> (</w:t>
      </w:r>
      <w:r w:rsidR="00051182" w:rsidRPr="00892661">
        <w:rPr>
          <w:lang w:val="fr-FR"/>
        </w:rPr>
        <w:t>p. ex.</w:t>
      </w:r>
      <w:r w:rsidR="00F82021" w:rsidRPr="00892661">
        <w:rPr>
          <w:lang w:val="fr-FR"/>
        </w:rPr>
        <w:t xml:space="preserve"> </w:t>
      </w:r>
      <w:r w:rsidR="00DE3F7A" w:rsidRPr="00892661">
        <w:rPr>
          <w:lang w:val="fr-FR"/>
        </w:rPr>
        <w:t xml:space="preserve">l’information sur </w:t>
      </w:r>
      <w:r w:rsidR="00F50D7E" w:rsidRPr="00892661">
        <w:rPr>
          <w:lang w:val="fr-FR"/>
        </w:rPr>
        <w:t>les</w:t>
      </w:r>
      <w:r w:rsidR="00DE3F7A" w:rsidRPr="00892661">
        <w:rPr>
          <w:lang w:val="fr-FR"/>
        </w:rPr>
        <w:t xml:space="preserve"> étapes critiques </w:t>
      </w:r>
      <w:r w:rsidR="00B72A19" w:rsidRPr="00892661">
        <w:rPr>
          <w:lang w:val="fr-FR"/>
        </w:rPr>
        <w:t>de l’</w:t>
      </w:r>
      <w:r w:rsidR="007B0E9E" w:rsidRPr="00892661">
        <w:rPr>
          <w:lang w:val="fr-FR"/>
        </w:rPr>
        <w:t xml:space="preserve">intervention </w:t>
      </w:r>
      <w:r w:rsidR="00A250FC" w:rsidRPr="00892661">
        <w:rPr>
          <w:lang w:val="fr-FR"/>
        </w:rPr>
        <w:t>ou</w:t>
      </w:r>
      <w:r w:rsidR="00416367" w:rsidRPr="00892661">
        <w:rPr>
          <w:lang w:val="fr-FR"/>
        </w:rPr>
        <w:t xml:space="preserve"> </w:t>
      </w:r>
      <w:r w:rsidR="00A250FC" w:rsidRPr="00892661">
        <w:rPr>
          <w:lang w:val="fr-FR"/>
        </w:rPr>
        <w:t>la présentation des membres de l’équipe</w:t>
      </w:r>
      <w:r w:rsidR="00416367" w:rsidRPr="00892661">
        <w:rPr>
          <w:lang w:val="fr-FR"/>
        </w:rPr>
        <w:t>).</w:t>
      </w:r>
    </w:p>
    <w:p w14:paraId="71552875" w14:textId="659AE983" w:rsidR="007A30F9" w:rsidRPr="00892661" w:rsidRDefault="00BD2C2A" w:rsidP="003A3D8B">
      <w:pPr>
        <w:pStyle w:val="Textkrper"/>
        <w:rPr>
          <w:lang w:val="fr-FR"/>
        </w:rPr>
      </w:pPr>
      <w:r w:rsidRPr="00892661">
        <w:rPr>
          <w:lang w:val="fr-FR"/>
        </w:rPr>
        <w:t xml:space="preserve">Le but des </w:t>
      </w:r>
      <w:r w:rsidRPr="00892661">
        <w:rPr>
          <w:b/>
          <w:lang w:val="fr-FR"/>
        </w:rPr>
        <w:t>vérifications de sécurité</w:t>
      </w:r>
      <w:r w:rsidR="00416367" w:rsidRPr="00892661">
        <w:rPr>
          <w:lang w:val="fr-FR"/>
        </w:rPr>
        <w:t xml:space="preserve"> </w:t>
      </w:r>
      <w:r w:rsidRPr="00892661">
        <w:rPr>
          <w:lang w:val="fr-FR"/>
        </w:rPr>
        <w:t>est</w:t>
      </w:r>
      <w:r w:rsidR="00416367" w:rsidRPr="00892661">
        <w:rPr>
          <w:lang w:val="fr-FR"/>
        </w:rPr>
        <w:t xml:space="preserve"> </w:t>
      </w:r>
      <w:r w:rsidR="000E68EF" w:rsidRPr="00892661">
        <w:rPr>
          <w:lang w:val="fr-FR"/>
        </w:rPr>
        <w:t>clair </w:t>
      </w:r>
      <w:r w:rsidR="00416367" w:rsidRPr="00892661">
        <w:rPr>
          <w:lang w:val="fr-FR"/>
        </w:rPr>
        <w:t xml:space="preserve">: </w:t>
      </w:r>
      <w:r w:rsidR="006B2757" w:rsidRPr="00892661">
        <w:rPr>
          <w:lang w:val="fr-FR"/>
        </w:rPr>
        <w:t>la check-list</w:t>
      </w:r>
      <w:r w:rsidR="007A30F9" w:rsidRPr="00892661">
        <w:rPr>
          <w:lang w:val="fr-FR"/>
        </w:rPr>
        <w:t xml:space="preserve"> </w:t>
      </w:r>
      <w:r w:rsidR="000270F3" w:rsidRPr="00892661">
        <w:rPr>
          <w:lang w:val="fr-FR"/>
        </w:rPr>
        <w:t xml:space="preserve">sert d’aide-mémoire facilitant </w:t>
      </w:r>
      <w:r w:rsidR="00855322" w:rsidRPr="00892661">
        <w:rPr>
          <w:lang w:val="fr-FR"/>
        </w:rPr>
        <w:t>le travail de l’équipe</w:t>
      </w:r>
      <w:r w:rsidR="00DE687F" w:rsidRPr="00892661">
        <w:rPr>
          <w:lang w:val="fr-FR"/>
        </w:rPr>
        <w:t>.</w:t>
      </w:r>
      <w:r w:rsidR="00684368" w:rsidRPr="00892661">
        <w:rPr>
          <w:lang w:val="fr-FR"/>
        </w:rPr>
        <w:t xml:space="preserve"> Elle </w:t>
      </w:r>
      <w:r w:rsidR="00970473" w:rsidRPr="00892661">
        <w:rPr>
          <w:lang w:val="fr-FR"/>
        </w:rPr>
        <w:t>permet</w:t>
      </w:r>
      <w:r w:rsidR="000270F3" w:rsidRPr="00892661">
        <w:rPr>
          <w:lang w:val="fr-FR"/>
        </w:rPr>
        <w:t xml:space="preserve"> </w:t>
      </w:r>
      <w:r w:rsidR="00970473" w:rsidRPr="00892661">
        <w:rPr>
          <w:lang w:val="fr-FR"/>
        </w:rPr>
        <w:t xml:space="preserve">notamment </w:t>
      </w:r>
      <w:r w:rsidR="000270F3" w:rsidRPr="00892661">
        <w:rPr>
          <w:lang w:val="fr-FR"/>
        </w:rPr>
        <w:t xml:space="preserve">d’éviter que </w:t>
      </w:r>
      <w:r w:rsidR="00C90008" w:rsidRPr="00892661">
        <w:rPr>
          <w:lang w:val="fr-FR"/>
        </w:rPr>
        <w:t>celle-ci</w:t>
      </w:r>
      <w:r w:rsidR="000270F3" w:rsidRPr="00892661">
        <w:rPr>
          <w:lang w:val="fr-FR"/>
        </w:rPr>
        <w:t xml:space="preserve"> se trompe de patient, de cô</w:t>
      </w:r>
      <w:r w:rsidR="00223C4D" w:rsidRPr="00892661">
        <w:rPr>
          <w:lang w:val="fr-FR"/>
        </w:rPr>
        <w:t>té, de site opératoire, etc</w:t>
      </w:r>
      <w:r w:rsidR="007A30F9" w:rsidRPr="00892661">
        <w:rPr>
          <w:lang w:val="fr-FR"/>
        </w:rPr>
        <w:t xml:space="preserve">. </w:t>
      </w:r>
      <w:r w:rsidR="00A13BFF" w:rsidRPr="00892661">
        <w:rPr>
          <w:lang w:val="fr-FR"/>
        </w:rPr>
        <w:t>Grâce à cet instrument, l</w:t>
      </w:r>
      <w:r w:rsidR="00721855" w:rsidRPr="00892661">
        <w:rPr>
          <w:lang w:val="fr-FR"/>
        </w:rPr>
        <w:t>es professionnels peuvent se concentrer sur les questions complexes qui nécessitent leur savoir-faire spécifique</w:t>
      </w:r>
      <w:r w:rsidR="003A3D8B" w:rsidRPr="00892661">
        <w:rPr>
          <w:lang w:val="fr-FR"/>
        </w:rPr>
        <w:t xml:space="preserve"> </w:t>
      </w:r>
      <w:r w:rsidR="00721855" w:rsidRPr="00892661">
        <w:rPr>
          <w:lang w:val="fr-FR"/>
        </w:rPr>
        <w:t>et consacrer davantage d’attention aux informations indispensables pour une anticipation</w:t>
      </w:r>
      <w:r w:rsidR="006A2188" w:rsidRPr="00892661">
        <w:rPr>
          <w:lang w:val="fr-FR"/>
        </w:rPr>
        <w:t xml:space="preserve"> correcte des risques</w:t>
      </w:r>
      <w:r w:rsidR="00526A4E" w:rsidRPr="00892661">
        <w:rPr>
          <w:lang w:val="fr-FR"/>
        </w:rPr>
        <w:t>.</w:t>
      </w:r>
    </w:p>
    <w:p w14:paraId="7DAD1C71" w14:textId="600CAB5E" w:rsidR="00D02437" w:rsidRPr="00892661" w:rsidRDefault="00FA759C" w:rsidP="00F82021">
      <w:pPr>
        <w:pStyle w:val="Textkrper"/>
        <w:rPr>
          <w:lang w:val="fr-FR"/>
        </w:rPr>
      </w:pPr>
      <w:r w:rsidRPr="00892661">
        <w:rPr>
          <w:lang w:val="fr-FR"/>
        </w:rPr>
        <w:t>Les</w:t>
      </w:r>
      <w:r w:rsidRPr="00892661">
        <w:rPr>
          <w:b/>
          <w:lang w:val="fr-FR"/>
        </w:rPr>
        <w:t xml:space="preserve"> éléments de b</w:t>
      </w:r>
      <w:r w:rsidR="00416367" w:rsidRPr="00892661">
        <w:rPr>
          <w:b/>
          <w:lang w:val="fr-FR"/>
        </w:rPr>
        <w:t xml:space="preserve">riefing </w:t>
      </w:r>
      <w:r w:rsidR="003C5F8E" w:rsidRPr="00892661">
        <w:rPr>
          <w:lang w:val="fr-FR"/>
        </w:rPr>
        <w:t>ont pour fonction d’améliorer la commun</w:t>
      </w:r>
      <w:r w:rsidR="0073584A" w:rsidRPr="00892661">
        <w:rPr>
          <w:lang w:val="fr-FR"/>
        </w:rPr>
        <w:t>ication</w:t>
      </w:r>
      <w:r w:rsidR="00866EFA" w:rsidRPr="00892661">
        <w:rPr>
          <w:lang w:val="fr-FR"/>
        </w:rPr>
        <w:t xml:space="preserve"> au sein de l’équipe et</w:t>
      </w:r>
      <w:r w:rsidR="00421131" w:rsidRPr="00892661">
        <w:rPr>
          <w:lang w:val="fr-FR"/>
        </w:rPr>
        <w:t xml:space="preserve"> de favoriser la compréhension mutuelle </w:t>
      </w:r>
      <w:r w:rsidR="00866EFA" w:rsidRPr="00892661">
        <w:rPr>
          <w:lang w:val="fr-FR"/>
        </w:rPr>
        <w:t>afin</w:t>
      </w:r>
      <w:r w:rsidR="00421131" w:rsidRPr="00892661">
        <w:rPr>
          <w:lang w:val="fr-FR"/>
        </w:rPr>
        <w:t xml:space="preserve"> de</w:t>
      </w:r>
      <w:r w:rsidR="0073584A" w:rsidRPr="00892661">
        <w:rPr>
          <w:lang w:val="fr-FR"/>
        </w:rPr>
        <w:t xml:space="preserve"> </w:t>
      </w:r>
      <w:r w:rsidR="0071052D" w:rsidRPr="00892661">
        <w:rPr>
          <w:lang w:val="fr-FR"/>
        </w:rPr>
        <w:t>modifier de façon positiv</w:t>
      </w:r>
      <w:r w:rsidR="00CF22A7" w:rsidRPr="00892661">
        <w:rPr>
          <w:lang w:val="fr-FR"/>
        </w:rPr>
        <w:t>e les rapports entre s</w:t>
      </w:r>
      <w:r w:rsidR="00421131" w:rsidRPr="00892661">
        <w:rPr>
          <w:lang w:val="fr-FR"/>
        </w:rPr>
        <w:t>e</w:t>
      </w:r>
      <w:r w:rsidR="0071052D" w:rsidRPr="00892661">
        <w:rPr>
          <w:lang w:val="fr-FR"/>
        </w:rPr>
        <w:t>s membres</w:t>
      </w:r>
      <w:r w:rsidR="00421131" w:rsidRPr="00892661">
        <w:rPr>
          <w:lang w:val="fr-FR"/>
        </w:rPr>
        <w:t xml:space="preserve">. Ils </w:t>
      </w:r>
      <w:r w:rsidR="001A577E" w:rsidRPr="00892661">
        <w:rPr>
          <w:lang w:val="fr-FR"/>
        </w:rPr>
        <w:t>aident</w:t>
      </w:r>
      <w:r w:rsidR="00CF22A7" w:rsidRPr="00892661">
        <w:rPr>
          <w:lang w:val="fr-FR"/>
        </w:rPr>
        <w:t xml:space="preserve"> l’équipe</w:t>
      </w:r>
      <w:r w:rsidR="001A577E" w:rsidRPr="00892661">
        <w:rPr>
          <w:lang w:val="fr-FR"/>
        </w:rPr>
        <w:t xml:space="preserve"> à acquérir une vision et une appréciation communes de la situation et des </w:t>
      </w:r>
      <w:r w:rsidR="006A0AAA" w:rsidRPr="00892661">
        <w:rPr>
          <w:lang w:val="fr-FR"/>
        </w:rPr>
        <w:t>points</w:t>
      </w:r>
      <w:r w:rsidR="001A577E" w:rsidRPr="00892661">
        <w:rPr>
          <w:lang w:val="fr-FR"/>
        </w:rPr>
        <w:t xml:space="preserve"> essentiels pour la sécurité</w:t>
      </w:r>
      <w:r w:rsidR="00521ACD" w:rsidRPr="00892661">
        <w:rPr>
          <w:lang w:val="fr-FR"/>
        </w:rPr>
        <w:t xml:space="preserve">. </w:t>
      </w:r>
    </w:p>
    <w:p w14:paraId="6AFE035E" w14:textId="14A513EB" w:rsidR="00416367" w:rsidRPr="00892661" w:rsidRDefault="00486C2E" w:rsidP="00F82021">
      <w:pPr>
        <w:pStyle w:val="Textkrper"/>
        <w:rPr>
          <w:lang w:val="fr-FR"/>
        </w:rPr>
      </w:pPr>
      <w:r w:rsidRPr="00892661">
        <w:rPr>
          <w:lang w:val="fr-FR"/>
        </w:rPr>
        <w:t>Vous trouverez</w:t>
      </w:r>
      <w:r w:rsidR="00853102" w:rsidRPr="00892661">
        <w:rPr>
          <w:lang w:val="fr-FR"/>
        </w:rPr>
        <w:t xml:space="preserve"> ci-après des exemples de vérifications et d’éléments de briefing </w:t>
      </w:r>
      <w:r w:rsidR="009E32AA" w:rsidRPr="00892661">
        <w:rPr>
          <w:lang w:val="fr-FR"/>
        </w:rPr>
        <w:t>pour chacune d</w:t>
      </w:r>
      <w:r w:rsidR="00853102" w:rsidRPr="00892661">
        <w:rPr>
          <w:lang w:val="fr-FR"/>
        </w:rPr>
        <w:t xml:space="preserve">es </w:t>
      </w:r>
      <w:r w:rsidR="00206A9D" w:rsidRPr="00892661">
        <w:rPr>
          <w:lang w:val="fr-FR"/>
        </w:rPr>
        <w:t>trois</w:t>
      </w:r>
      <w:r w:rsidR="00853102" w:rsidRPr="00892661">
        <w:rPr>
          <w:lang w:val="fr-FR"/>
        </w:rPr>
        <w:t xml:space="preserve"> parties de </w:t>
      </w:r>
      <w:r w:rsidR="00D83B15" w:rsidRPr="00892661">
        <w:rPr>
          <w:lang w:val="fr-FR"/>
        </w:rPr>
        <w:t>la liste</w:t>
      </w:r>
      <w:r w:rsidR="00853102" w:rsidRPr="00892661">
        <w:rPr>
          <w:lang w:val="fr-FR"/>
        </w:rPr>
        <w:t xml:space="preserve">. Les </w:t>
      </w:r>
      <w:r w:rsidR="00735013" w:rsidRPr="00892661">
        <w:rPr>
          <w:lang w:val="fr-FR"/>
        </w:rPr>
        <w:t>illustrations</w:t>
      </w:r>
      <w:r w:rsidR="00853102" w:rsidRPr="00892661">
        <w:rPr>
          <w:lang w:val="fr-FR"/>
        </w:rPr>
        <w:t xml:space="preserve"> </w:t>
      </w:r>
      <w:r w:rsidR="006316AC" w:rsidRPr="00892661">
        <w:rPr>
          <w:lang w:val="fr-FR"/>
        </w:rPr>
        <w:t>présenté</w:t>
      </w:r>
      <w:r w:rsidR="00BA5914" w:rsidRPr="00892661">
        <w:rPr>
          <w:lang w:val="fr-FR"/>
        </w:rPr>
        <w:t>e</w:t>
      </w:r>
      <w:r w:rsidR="006316AC" w:rsidRPr="00892661">
        <w:rPr>
          <w:lang w:val="fr-FR"/>
        </w:rPr>
        <w:t>s proviennent de différentes check-lists</w:t>
      </w:r>
      <w:r w:rsidR="00650CEF" w:rsidRPr="00892661">
        <w:rPr>
          <w:lang w:val="fr-FR"/>
        </w:rPr>
        <w:t xml:space="preserve">. </w:t>
      </w:r>
    </w:p>
    <w:p w14:paraId="2DD41886" w14:textId="77777777" w:rsidR="00D84BA2" w:rsidRPr="00892661" w:rsidRDefault="00D84BA2" w:rsidP="00F82021">
      <w:pPr>
        <w:pStyle w:val="Textkrper"/>
        <w:rPr>
          <w:lang w:val="fr-FR"/>
        </w:rPr>
      </w:pPr>
    </w:p>
    <w:p w14:paraId="3CBD8B65" w14:textId="77777777" w:rsidR="00D84BA2" w:rsidRPr="00892661" w:rsidRDefault="00D84BA2" w:rsidP="00F82021">
      <w:pPr>
        <w:pStyle w:val="Textkrper"/>
        <w:rPr>
          <w:lang w:val="fr-FR"/>
        </w:rPr>
      </w:pPr>
    </w:p>
    <w:p w14:paraId="4E997CCE" w14:textId="77777777" w:rsidR="002D2701" w:rsidRPr="00892661" w:rsidRDefault="002D2701" w:rsidP="00F82021">
      <w:pPr>
        <w:pStyle w:val="Textkrper"/>
        <w:rPr>
          <w:lang w:val="fr-FR"/>
        </w:rPr>
      </w:pPr>
    </w:p>
    <w:p w14:paraId="30D838DB" w14:textId="77777777" w:rsidR="002D2701" w:rsidRPr="00892661" w:rsidRDefault="002D2701" w:rsidP="00F82021">
      <w:pPr>
        <w:pStyle w:val="Textkrper"/>
        <w:rPr>
          <w:lang w:val="fr-FR"/>
        </w:rPr>
      </w:pPr>
    </w:p>
    <w:p w14:paraId="7209EDBE" w14:textId="77777777" w:rsidR="002D2701" w:rsidRPr="00892661" w:rsidRDefault="002D2701" w:rsidP="00F82021">
      <w:pPr>
        <w:pStyle w:val="Textkrper"/>
        <w:rPr>
          <w:lang w:val="fr-FR"/>
        </w:rPr>
      </w:pPr>
    </w:p>
    <w:p w14:paraId="01F28E1C" w14:textId="77777777" w:rsidR="00D84BA2" w:rsidRPr="00892661" w:rsidRDefault="00D84BA2" w:rsidP="00F82021">
      <w:pPr>
        <w:pStyle w:val="Textkrper"/>
        <w:rPr>
          <w:lang w:val="fr-FR"/>
        </w:rPr>
      </w:pPr>
    </w:p>
    <w:p w14:paraId="514273DB" w14:textId="77777777" w:rsidR="001B539A" w:rsidRPr="00892661" w:rsidRDefault="001B539A" w:rsidP="00F82021">
      <w:pPr>
        <w:pStyle w:val="Textkrper"/>
        <w:rPr>
          <w:lang w:val="fr-FR"/>
        </w:rPr>
      </w:pPr>
    </w:p>
    <w:p w14:paraId="7D636E6D" w14:textId="77777777" w:rsidR="001B539A" w:rsidRPr="00892661" w:rsidRDefault="001B539A" w:rsidP="00F82021">
      <w:pPr>
        <w:pStyle w:val="Textkrper"/>
        <w:rPr>
          <w:lang w:val="fr-FR"/>
        </w:rPr>
      </w:pPr>
    </w:p>
    <w:p w14:paraId="6A904295" w14:textId="77777777" w:rsidR="001D0CA0" w:rsidRPr="00892661" w:rsidRDefault="001D0CA0" w:rsidP="00F82021">
      <w:pPr>
        <w:pStyle w:val="Textkrper"/>
        <w:rPr>
          <w:lang w:val="fr-FR"/>
        </w:rPr>
      </w:pPr>
    </w:p>
    <w:p w14:paraId="3B57390D" w14:textId="77777777" w:rsidR="001D0CA0" w:rsidRPr="00892661" w:rsidRDefault="001D0CA0" w:rsidP="00F82021">
      <w:pPr>
        <w:pStyle w:val="Textkrper"/>
        <w:rPr>
          <w:lang w:val="fr-FR"/>
        </w:rPr>
      </w:pPr>
    </w:p>
    <w:p w14:paraId="1C348948" w14:textId="5BA2B4D6" w:rsidR="00D84BA2" w:rsidRPr="00892661" w:rsidRDefault="00C317AE" w:rsidP="00D84BA2">
      <w:pPr>
        <w:pStyle w:val="berschrift2"/>
        <w:rPr>
          <w:lang w:val="fr-FR"/>
        </w:rPr>
      </w:pPr>
      <w:proofErr w:type="spellStart"/>
      <w:r w:rsidRPr="00892661">
        <w:rPr>
          <w:lang w:val="fr-FR"/>
        </w:rPr>
        <w:lastRenderedPageBreak/>
        <w:t>Sign</w:t>
      </w:r>
      <w:proofErr w:type="spellEnd"/>
      <w:r w:rsidRPr="00892661">
        <w:rPr>
          <w:lang w:val="fr-FR"/>
        </w:rPr>
        <w:t xml:space="preserve"> i</w:t>
      </w:r>
      <w:r w:rsidR="00D84BA2" w:rsidRPr="00892661">
        <w:rPr>
          <w:lang w:val="fr-FR"/>
        </w:rPr>
        <w:t>n</w:t>
      </w:r>
    </w:p>
    <w:p w14:paraId="268355AA" w14:textId="75700BE4" w:rsidR="00F82021" w:rsidRPr="00892661" w:rsidRDefault="00F6344A" w:rsidP="00221909">
      <w:pPr>
        <w:rPr>
          <w:lang w:val="fr-FR"/>
        </w:rPr>
      </w:pPr>
      <w:r w:rsidRPr="00892661">
        <w:rPr>
          <w:lang w:val="fr-FR"/>
        </w:rPr>
        <w:t>Les exemples donnés sont illustrés par des</w:t>
      </w:r>
      <w:r w:rsidR="00803D53" w:rsidRPr="00892661">
        <w:rPr>
          <w:lang w:val="fr-FR"/>
        </w:rPr>
        <w:t xml:space="preserve"> </w:t>
      </w:r>
      <w:r w:rsidRPr="00892661">
        <w:rPr>
          <w:lang w:val="fr-FR"/>
        </w:rPr>
        <w:t xml:space="preserve">check-lists de différents </w:t>
      </w:r>
      <w:r w:rsidR="00696E46" w:rsidRPr="00892661">
        <w:rPr>
          <w:lang w:val="fr-FR"/>
        </w:rPr>
        <w:t>établissements</w:t>
      </w:r>
      <w:r w:rsidRPr="00892661">
        <w:rPr>
          <w:lang w:val="fr-FR"/>
        </w:rPr>
        <w:t>.</w:t>
      </w:r>
      <w:r w:rsidR="00803D53" w:rsidRPr="00892661">
        <w:rPr>
          <w:lang w:val="fr-FR"/>
        </w:rPr>
        <w:t xml:space="preserve"> </w:t>
      </w:r>
      <w:r w:rsidRPr="00892661">
        <w:rPr>
          <w:lang w:val="fr-FR"/>
        </w:rPr>
        <w:t>Les check-lists établies par</w:t>
      </w:r>
      <w:r w:rsidR="00803D53" w:rsidRPr="00892661">
        <w:rPr>
          <w:lang w:val="fr-FR"/>
        </w:rPr>
        <w:t xml:space="preserve"> les hôpitaux pilotes sont </w:t>
      </w:r>
      <w:r w:rsidR="0039431B" w:rsidRPr="00892661">
        <w:rPr>
          <w:lang w:val="fr-FR"/>
        </w:rPr>
        <w:t>disponibles</w:t>
      </w:r>
      <w:r w:rsidR="00803D53" w:rsidRPr="00892661">
        <w:rPr>
          <w:lang w:val="fr-FR"/>
        </w:rPr>
        <w:t xml:space="preserve"> dans la boîte à outils sous </w:t>
      </w:r>
      <w:r w:rsidR="008815BC" w:rsidRPr="00892661">
        <w:rPr>
          <w:lang w:val="fr-FR"/>
        </w:rPr>
        <w:t>D4</w:t>
      </w:r>
      <w:r w:rsidR="00422698" w:rsidRPr="00892661">
        <w:rPr>
          <w:lang w:val="fr-FR"/>
        </w:rPr>
        <w:t xml:space="preserve">. </w:t>
      </w:r>
    </w:p>
    <w:p w14:paraId="177A31AD" w14:textId="77777777" w:rsidR="00F82021" w:rsidRPr="00892661" w:rsidRDefault="00F82021" w:rsidP="00221909">
      <w:pPr>
        <w:rPr>
          <w:lang w:val="fr-FR"/>
        </w:rPr>
      </w:pPr>
    </w:p>
    <w:p w14:paraId="45D0884C" w14:textId="77777777" w:rsidR="00F82021" w:rsidRPr="00892661" w:rsidRDefault="00F82021" w:rsidP="00221909">
      <w:pPr>
        <w:rPr>
          <w:lang w:val="fr-FR"/>
        </w:rPr>
      </w:pPr>
    </w:p>
    <w:p w14:paraId="6C09AC44" w14:textId="77777777" w:rsidR="00130C2D" w:rsidRPr="00892661" w:rsidRDefault="00130C2D" w:rsidP="00221909">
      <w:pPr>
        <w:rPr>
          <w:lang w:val="fr-FR"/>
        </w:rPr>
      </w:pPr>
    </w:p>
    <w:p w14:paraId="4A2292AE" w14:textId="7C47D589" w:rsidR="00130C2D" w:rsidRPr="00892661" w:rsidRDefault="008815BC" w:rsidP="00221909">
      <w:pPr>
        <w:rPr>
          <w:lang w:val="fr-FR"/>
        </w:rPr>
      </w:pPr>
      <w:r w:rsidRPr="00892661">
        <w:rPr>
          <w:noProof/>
          <w:lang w:eastAsia="de-CH"/>
        </w:rPr>
        <w:drawing>
          <wp:anchor distT="0" distB="0" distL="114300" distR="114300" simplePos="0" relativeHeight="251747328" behindDoc="1" locked="0" layoutInCell="1" allowOverlap="1" wp14:anchorId="7631B5D4" wp14:editId="6AD7D590">
            <wp:simplePos x="0" y="0"/>
            <wp:positionH relativeFrom="column">
              <wp:posOffset>3623310</wp:posOffset>
            </wp:positionH>
            <wp:positionV relativeFrom="paragraph">
              <wp:posOffset>25400</wp:posOffset>
            </wp:positionV>
            <wp:extent cx="2713355" cy="4394200"/>
            <wp:effectExtent l="0" t="0" r="0" b="6350"/>
            <wp:wrapTight wrapText="bothSides">
              <wp:wrapPolygon edited="0">
                <wp:start x="0" y="0"/>
                <wp:lineTo x="0" y="21538"/>
                <wp:lineTo x="21383" y="21538"/>
                <wp:lineTo x="21383" y="0"/>
                <wp:lineTo x="0" y="0"/>
              </wp:wrapPolygon>
            </wp:wrapTight>
            <wp:docPr id="507" name="Grafik 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3355" cy="4394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7A61"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FE850FE" wp14:editId="46BEE013">
                <wp:simplePos x="0" y="0"/>
                <wp:positionH relativeFrom="column">
                  <wp:posOffset>-127635</wp:posOffset>
                </wp:positionH>
                <wp:positionV relativeFrom="paragraph">
                  <wp:posOffset>68580</wp:posOffset>
                </wp:positionV>
                <wp:extent cx="3429000" cy="2185670"/>
                <wp:effectExtent l="0" t="0" r="25400" b="24130"/>
                <wp:wrapNone/>
                <wp:docPr id="7" name="Abgerundetes 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218567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C0DBCF" w14:textId="44C96E3C" w:rsidR="00D138B3" w:rsidRPr="008C17B4" w:rsidRDefault="00D138B3" w:rsidP="00130C2D">
                            <w:pPr>
                              <w:jc w:val="left"/>
                              <w:rPr>
                                <w:b/>
                                <w:color w:val="FF0000"/>
                                <w:lang w:val="fr-FR"/>
                              </w:rPr>
                            </w:pPr>
                            <w:r w:rsidRPr="008C17B4">
                              <w:rPr>
                                <w:b/>
                                <w:color w:val="FF0000"/>
                                <w:lang w:val="fr-FR"/>
                              </w:rPr>
                              <w:t>Vérification</w:t>
                            </w:r>
                            <w:r>
                              <w:rPr>
                                <w:b/>
                                <w:color w:val="FF0000"/>
                                <w:lang w:val="fr-FR"/>
                              </w:rPr>
                              <w:t>s</w:t>
                            </w:r>
                            <w:r w:rsidRPr="008C17B4">
                              <w:rPr>
                                <w:b/>
                                <w:color w:val="FF0000"/>
                                <w:lang w:val="fr-FR"/>
                              </w:rPr>
                              <w:t xml:space="preserve"> de sécurité :</w:t>
                            </w:r>
                          </w:p>
                          <w:p w14:paraId="65BD6F63" w14:textId="266A3809" w:rsidR="00D138B3" w:rsidRPr="008C17B4" w:rsidRDefault="00D138B3" w:rsidP="00130C2D">
                            <w:pPr>
                              <w:pStyle w:val="Listenabsatz"/>
                              <w:numPr>
                                <w:ilvl w:val="0"/>
                                <w:numId w:val="22"/>
                              </w:numPr>
                              <w:jc w:val="left"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>
                              <w:rPr>
                                <w:color w:val="000000" w:themeColor="text1"/>
                                <w:lang w:val="fr-FR"/>
                              </w:rPr>
                              <w:t xml:space="preserve">Toujours vérifier la concordance avec </w:t>
                            </w:r>
                            <w:r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au moins</w:t>
                            </w:r>
                            <w:r w:rsidRPr="008C17B4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 1 </w:t>
                            </w:r>
                            <w:r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document de référence</w:t>
                            </w:r>
                            <w:r w:rsidRPr="008C17B4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Pr="008C17B4">
                              <w:rPr>
                                <w:color w:val="000000" w:themeColor="text1"/>
                                <w:lang w:val="fr-FR"/>
                              </w:rPr>
                              <w:t>(dossier</w:t>
                            </w:r>
                            <w:r>
                              <w:rPr>
                                <w:color w:val="000000" w:themeColor="text1"/>
                                <w:lang w:val="fr-FR"/>
                              </w:rPr>
                              <w:t xml:space="preserve"> médical</w:t>
                            </w:r>
                            <w:r w:rsidRPr="008C17B4">
                              <w:rPr>
                                <w:color w:val="000000" w:themeColor="text1"/>
                                <w:lang w:val="fr-FR"/>
                              </w:rPr>
                              <w:t>,</w:t>
                            </w:r>
                            <w:r>
                              <w:rPr>
                                <w:color w:val="000000" w:themeColor="text1"/>
                                <w:lang w:val="fr-FR"/>
                              </w:rPr>
                              <w:t xml:space="preserve"> programme opératoire, etc</w:t>
                            </w:r>
                            <w:r w:rsidRPr="008C17B4">
                              <w:rPr>
                                <w:color w:val="000000" w:themeColor="text1"/>
                                <w:lang w:val="fr-FR"/>
                              </w:rPr>
                              <w:t>.)</w:t>
                            </w:r>
                          </w:p>
                          <w:p w14:paraId="2F6704FA" w14:textId="7E8CBC09" w:rsidR="00D138B3" w:rsidRPr="008C17B4" w:rsidRDefault="00003F3D" w:rsidP="00130C2D">
                            <w:pPr>
                              <w:pStyle w:val="Listenabsatz"/>
                              <w:numPr>
                                <w:ilvl w:val="0"/>
                                <w:numId w:val="22"/>
                              </w:numPr>
                              <w:jc w:val="left"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>
                              <w:rPr>
                                <w:color w:val="000000" w:themeColor="text1"/>
                                <w:lang w:val="fr-FR"/>
                              </w:rPr>
                              <w:t>Définir dans l</w:t>
                            </w:r>
                            <w:r w:rsidR="00D138B3" w:rsidRPr="00755085">
                              <w:rPr>
                                <w:color w:val="000000" w:themeColor="text1"/>
                                <w:lang w:val="fr-FR"/>
                              </w:rPr>
                              <w:t>es directives la façon de procéder aux vérifications</w:t>
                            </w:r>
                            <w:r w:rsidR="00D138B3" w:rsidRPr="008C17B4">
                              <w:rPr>
                                <w:color w:val="000000" w:themeColor="text1"/>
                                <w:lang w:val="fr-FR"/>
                              </w:rPr>
                              <w:t xml:space="preserve"> (</w:t>
                            </w:r>
                            <w:r w:rsidR="00D138B3">
                              <w:rPr>
                                <w:color w:val="000000" w:themeColor="text1"/>
                                <w:lang w:val="fr-FR"/>
                              </w:rPr>
                              <w:t>p. ex</w:t>
                            </w:r>
                            <w:r w:rsidR="00D138B3" w:rsidRPr="008C17B4">
                              <w:rPr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r w:rsidR="00D138B3">
                              <w:rPr>
                                <w:color w:val="000000" w:themeColor="text1"/>
                                <w:lang w:val="fr-FR"/>
                              </w:rPr>
                              <w:t xml:space="preserve">qui </w:t>
                            </w:r>
                            <w:r w:rsidR="00183F35">
                              <w:rPr>
                                <w:color w:val="000000" w:themeColor="text1"/>
                                <w:lang w:val="fr-FR"/>
                              </w:rPr>
                              <w:t xml:space="preserve">donne </w:t>
                            </w:r>
                            <w:r w:rsidR="00C07EFF">
                              <w:rPr>
                                <w:color w:val="000000" w:themeColor="text1"/>
                                <w:lang w:val="fr-FR"/>
                              </w:rPr>
                              <w:t>quelle</w:t>
                            </w:r>
                            <w:r w:rsidR="00183F35">
                              <w:rPr>
                                <w:color w:val="000000" w:themeColor="text1"/>
                                <w:lang w:val="fr-FR"/>
                              </w:rPr>
                              <w:t xml:space="preserve"> réponse</w:t>
                            </w:r>
                            <w:r w:rsidR="00D138B3" w:rsidRPr="008C17B4">
                              <w:rPr>
                                <w:color w:val="000000" w:themeColor="text1"/>
                                <w:lang w:val="fr-FR"/>
                              </w:rPr>
                              <w:t>)</w:t>
                            </w:r>
                          </w:p>
                          <w:p w14:paraId="1E36C6C2" w14:textId="4B1F2434" w:rsidR="00D138B3" w:rsidRPr="008C17B4" w:rsidRDefault="000523ED" w:rsidP="00EA2334">
                            <w:pPr>
                              <w:pStyle w:val="Listenabsatz"/>
                              <w:numPr>
                                <w:ilvl w:val="0"/>
                                <w:numId w:val="22"/>
                              </w:numPr>
                              <w:jc w:val="left"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Nota bene</w:t>
                            </w:r>
                            <w:r w:rsidR="00D138B3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 </w:t>
                            </w:r>
                            <w:r w:rsidR="00D138B3" w:rsidRPr="008C17B4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:</w:t>
                            </w:r>
                            <w:r w:rsidR="00D138B3" w:rsidRPr="008C17B4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="00D138B3">
                              <w:rPr>
                                <w:color w:val="000000" w:themeColor="text1"/>
                                <w:lang w:val="fr-FR"/>
                              </w:rPr>
                              <w:t>préciser dans les directives la marche à suivre</w:t>
                            </w:r>
                            <w:r w:rsidR="00D138B3" w:rsidRPr="008C17B4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="00D138B3">
                              <w:rPr>
                                <w:color w:val="000000" w:themeColor="text1"/>
                                <w:lang w:val="fr-FR"/>
                              </w:rPr>
                              <w:t>l</w:t>
                            </w:r>
                            <w:r w:rsidR="00183F35">
                              <w:rPr>
                                <w:color w:val="000000" w:themeColor="text1"/>
                                <w:lang w:val="fr-FR"/>
                              </w:rPr>
                              <w:t>orsqu’un point n’est pas rempli</w:t>
                            </w:r>
                            <w:r w:rsidR="00D138B3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="00D138B3" w:rsidRPr="008C17B4">
                              <w:rPr>
                                <w:color w:val="000000" w:themeColor="text1"/>
                                <w:lang w:val="fr-FR"/>
                              </w:rPr>
                              <w:t>(</w:t>
                            </w:r>
                            <w:r w:rsidR="00D138B3">
                              <w:rPr>
                                <w:color w:val="000000" w:themeColor="text1"/>
                                <w:lang w:val="fr-FR"/>
                              </w:rPr>
                              <w:t>p. ex</w:t>
                            </w:r>
                            <w:r w:rsidR="00D138B3" w:rsidRPr="008C17B4">
                              <w:rPr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r w:rsidR="00D138B3">
                              <w:rPr>
                                <w:color w:val="000000" w:themeColor="text1"/>
                                <w:lang w:val="fr-FR"/>
                              </w:rPr>
                              <w:t>absence de marquage du site opératoire</w:t>
                            </w:r>
                            <w:r w:rsidR="000F0D7F">
                              <w:rPr>
                                <w:color w:val="000000" w:themeColor="text1"/>
                                <w:lang w:val="fr-FR"/>
                              </w:rPr>
                              <w:t>)</w:t>
                            </w:r>
                          </w:p>
                          <w:p w14:paraId="3673D572" w14:textId="77777777" w:rsidR="00D138B3" w:rsidRPr="00E86FC8" w:rsidRDefault="00D138B3" w:rsidP="00130C2D">
                            <w:pPr>
                              <w:jc w:val="center"/>
                              <w:rPr>
                                <w:lang w:val="fr-CH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7" o:spid="_x0000_s1035" style="position:absolute;left:0;text-align:left;margin-left:-10.05pt;margin-top:5.4pt;width:270pt;height:172.1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" fillcolor="#f2f2f2 [3052]" strokecolor="#d8d8d8 [2732]" strokeweight="2pt">
                <v:textbox>
                  <w:txbxContent>
                    <w:p w14:paraId="34C0DBCF" w14:textId="44C96E3C" w:rsidR="00D138B3" w:rsidRPr="008C17B4" w:rsidRDefault="00D138B3" w:rsidP="00130C2D">
                      <w:pPr>
                        <w:jc w:val="left"/>
                        <w:rPr>
                          <w:b/>
                          <w:color w:val="FF0000"/>
                          <w:lang w:val="fr-FR"/>
                        </w:rPr>
                      </w:pPr>
                      <w:r w:rsidRPr="008C17B4">
                        <w:rPr>
                          <w:b/>
                          <w:color w:val="FF0000"/>
                          <w:lang w:val="fr-FR"/>
                        </w:rPr>
                        <w:t>Vérification</w:t>
                      </w:r>
                      <w:r>
                        <w:rPr>
                          <w:b/>
                          <w:color w:val="FF0000"/>
                          <w:lang w:val="fr-FR"/>
                        </w:rPr>
                        <w:t>s</w:t>
                      </w:r>
                      <w:r w:rsidRPr="008C17B4">
                        <w:rPr>
                          <w:b/>
                          <w:color w:val="FF0000"/>
                          <w:lang w:val="fr-FR"/>
                        </w:rPr>
                        <w:t xml:space="preserve"> de sécurité :</w:t>
                      </w:r>
                    </w:p>
                    <w:p w14:paraId="65BD6F63" w14:textId="266A3809" w:rsidR="00D138B3" w:rsidRPr="008C17B4" w:rsidRDefault="00D138B3" w:rsidP="00130C2D">
                      <w:pPr>
                        <w:pStyle w:val="Listenabsatz"/>
                        <w:numPr>
                          <w:ilvl w:val="0"/>
                          <w:numId w:val="22"/>
                        </w:numPr>
                        <w:jc w:val="left"/>
                        <w:rPr>
                          <w:color w:val="000000" w:themeColor="text1"/>
                          <w:lang w:val="fr-FR"/>
                        </w:rPr>
                      </w:pPr>
                      <w:r>
                        <w:rPr>
                          <w:color w:val="000000" w:themeColor="text1"/>
                          <w:lang w:val="fr-FR"/>
                        </w:rPr>
                        <w:t xml:space="preserve">Toujours vérifier la concordance avec </w:t>
                      </w:r>
                      <w:r>
                        <w:rPr>
                          <w:b/>
                          <w:color w:val="000000" w:themeColor="text1"/>
                          <w:lang w:val="fr-FR"/>
                        </w:rPr>
                        <w:t>au moins</w:t>
                      </w:r>
                      <w:r w:rsidRPr="008C17B4">
                        <w:rPr>
                          <w:b/>
                          <w:color w:val="000000" w:themeColor="text1"/>
                          <w:lang w:val="fr-FR"/>
                        </w:rPr>
                        <w:t xml:space="preserve"> 1 </w:t>
                      </w:r>
                      <w:r>
                        <w:rPr>
                          <w:b/>
                          <w:color w:val="000000" w:themeColor="text1"/>
                          <w:lang w:val="fr-FR"/>
                        </w:rPr>
                        <w:t>document de référence</w:t>
                      </w:r>
                      <w:r w:rsidRPr="008C17B4">
                        <w:rPr>
                          <w:b/>
                          <w:color w:val="000000" w:themeColor="text1"/>
                          <w:lang w:val="fr-FR"/>
                        </w:rPr>
                        <w:t xml:space="preserve"> </w:t>
                      </w:r>
                      <w:r w:rsidRPr="008C17B4">
                        <w:rPr>
                          <w:color w:val="000000" w:themeColor="text1"/>
                          <w:lang w:val="fr-FR"/>
                        </w:rPr>
                        <w:t>(dossier</w:t>
                      </w:r>
                      <w:r>
                        <w:rPr>
                          <w:color w:val="000000" w:themeColor="text1"/>
                          <w:lang w:val="fr-FR"/>
                        </w:rPr>
                        <w:t xml:space="preserve"> médical</w:t>
                      </w:r>
                      <w:r w:rsidRPr="008C17B4">
                        <w:rPr>
                          <w:color w:val="000000" w:themeColor="text1"/>
                          <w:lang w:val="fr-FR"/>
                        </w:rPr>
                        <w:t>,</w:t>
                      </w:r>
                      <w:r>
                        <w:rPr>
                          <w:color w:val="000000" w:themeColor="text1"/>
                          <w:lang w:val="fr-FR"/>
                        </w:rPr>
                        <w:t xml:space="preserve"> programme opératoire, etc</w:t>
                      </w:r>
                      <w:r w:rsidRPr="008C17B4">
                        <w:rPr>
                          <w:color w:val="000000" w:themeColor="text1"/>
                          <w:lang w:val="fr-FR"/>
                        </w:rPr>
                        <w:t>.)</w:t>
                      </w:r>
                    </w:p>
                    <w:p w14:paraId="2F6704FA" w14:textId="7E8CBC09" w:rsidR="00D138B3" w:rsidRPr="008C17B4" w:rsidRDefault="00003F3D" w:rsidP="00130C2D">
                      <w:pPr>
                        <w:pStyle w:val="Listenabsatz"/>
                        <w:numPr>
                          <w:ilvl w:val="0"/>
                          <w:numId w:val="22"/>
                        </w:numPr>
                        <w:jc w:val="left"/>
                        <w:rPr>
                          <w:color w:val="000000" w:themeColor="text1"/>
                          <w:lang w:val="fr-FR"/>
                        </w:rPr>
                      </w:pPr>
                      <w:r>
                        <w:rPr>
                          <w:color w:val="000000" w:themeColor="text1"/>
                          <w:lang w:val="fr-FR"/>
                        </w:rPr>
                        <w:t>Définir dans l</w:t>
                      </w:r>
                      <w:r w:rsidR="00D138B3" w:rsidRPr="00755085">
                        <w:rPr>
                          <w:color w:val="000000" w:themeColor="text1"/>
                          <w:lang w:val="fr-FR"/>
                        </w:rPr>
                        <w:t>es directives la façon de procéder aux vérifications</w:t>
                      </w:r>
                      <w:r w:rsidR="00D138B3" w:rsidRPr="008C17B4">
                        <w:rPr>
                          <w:color w:val="000000" w:themeColor="text1"/>
                          <w:lang w:val="fr-FR"/>
                        </w:rPr>
                        <w:t xml:space="preserve"> (</w:t>
                      </w:r>
                      <w:r w:rsidR="00D138B3">
                        <w:rPr>
                          <w:color w:val="000000" w:themeColor="text1"/>
                          <w:lang w:val="fr-FR"/>
                        </w:rPr>
                        <w:t>p. ex</w:t>
                      </w:r>
                      <w:r w:rsidR="00D138B3" w:rsidRPr="008C17B4">
                        <w:rPr>
                          <w:color w:val="000000" w:themeColor="text1"/>
                          <w:lang w:val="fr-FR"/>
                        </w:rPr>
                        <w:t xml:space="preserve">. </w:t>
                      </w:r>
                      <w:r w:rsidR="00D138B3">
                        <w:rPr>
                          <w:color w:val="000000" w:themeColor="text1"/>
                          <w:lang w:val="fr-FR"/>
                        </w:rPr>
                        <w:t xml:space="preserve">qui </w:t>
                      </w:r>
                      <w:r w:rsidR="00183F35">
                        <w:rPr>
                          <w:color w:val="000000" w:themeColor="text1"/>
                          <w:lang w:val="fr-FR"/>
                        </w:rPr>
                        <w:t xml:space="preserve">donne </w:t>
                      </w:r>
                      <w:r w:rsidR="00C07EFF">
                        <w:rPr>
                          <w:color w:val="000000" w:themeColor="text1"/>
                          <w:lang w:val="fr-FR"/>
                        </w:rPr>
                        <w:t>quelle</w:t>
                      </w:r>
                      <w:r w:rsidR="00183F35">
                        <w:rPr>
                          <w:color w:val="000000" w:themeColor="text1"/>
                          <w:lang w:val="fr-FR"/>
                        </w:rPr>
                        <w:t xml:space="preserve"> réponse</w:t>
                      </w:r>
                      <w:r w:rsidR="00D138B3" w:rsidRPr="008C17B4">
                        <w:rPr>
                          <w:color w:val="000000" w:themeColor="text1"/>
                          <w:lang w:val="fr-FR"/>
                        </w:rPr>
                        <w:t>)</w:t>
                      </w:r>
                    </w:p>
                    <w:p w14:paraId="1E36C6C2" w14:textId="4B1F2434" w:rsidR="00D138B3" w:rsidRPr="008C17B4" w:rsidRDefault="000523ED" w:rsidP="00EA2334">
                      <w:pPr>
                        <w:pStyle w:val="Listenabsatz"/>
                        <w:numPr>
                          <w:ilvl w:val="0"/>
                          <w:numId w:val="22"/>
                        </w:numPr>
                        <w:jc w:val="left"/>
                        <w:rPr>
                          <w:color w:val="000000" w:themeColor="text1"/>
                          <w:lang w:val="fr-FR"/>
                        </w:rPr>
                      </w:pPr>
                      <w:r>
                        <w:rPr>
                          <w:b/>
                          <w:color w:val="000000" w:themeColor="text1"/>
                          <w:lang w:val="fr-FR"/>
                        </w:rPr>
                        <w:t>Nota bene</w:t>
                      </w:r>
                      <w:r w:rsidR="00D138B3">
                        <w:rPr>
                          <w:b/>
                          <w:color w:val="000000" w:themeColor="text1"/>
                          <w:lang w:val="fr-FR"/>
                        </w:rPr>
                        <w:t> </w:t>
                      </w:r>
                      <w:r w:rsidR="00D138B3" w:rsidRPr="008C17B4">
                        <w:rPr>
                          <w:b/>
                          <w:color w:val="000000" w:themeColor="text1"/>
                          <w:lang w:val="fr-FR"/>
                        </w:rPr>
                        <w:t>:</w:t>
                      </w:r>
                      <w:r w:rsidR="00D138B3" w:rsidRPr="008C17B4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  <w:r w:rsidR="00D138B3">
                        <w:rPr>
                          <w:color w:val="000000" w:themeColor="text1"/>
                          <w:lang w:val="fr-FR"/>
                        </w:rPr>
                        <w:t>préciser dans les directives la marche à suivre</w:t>
                      </w:r>
                      <w:r w:rsidR="00D138B3" w:rsidRPr="008C17B4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  <w:r w:rsidR="00D138B3">
                        <w:rPr>
                          <w:color w:val="000000" w:themeColor="text1"/>
                          <w:lang w:val="fr-FR"/>
                        </w:rPr>
                        <w:t>l</w:t>
                      </w:r>
                      <w:r w:rsidR="00183F35">
                        <w:rPr>
                          <w:color w:val="000000" w:themeColor="text1"/>
                          <w:lang w:val="fr-FR"/>
                        </w:rPr>
                        <w:t>orsqu’un point n’est pas rempli</w:t>
                      </w:r>
                      <w:r w:rsidR="00D138B3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  <w:r w:rsidR="00D138B3" w:rsidRPr="008C17B4">
                        <w:rPr>
                          <w:color w:val="000000" w:themeColor="text1"/>
                          <w:lang w:val="fr-FR"/>
                        </w:rPr>
                        <w:t>(</w:t>
                      </w:r>
                      <w:r w:rsidR="00D138B3">
                        <w:rPr>
                          <w:color w:val="000000" w:themeColor="text1"/>
                          <w:lang w:val="fr-FR"/>
                        </w:rPr>
                        <w:t>p. ex</w:t>
                      </w:r>
                      <w:r w:rsidR="00D138B3" w:rsidRPr="008C17B4">
                        <w:rPr>
                          <w:color w:val="000000" w:themeColor="text1"/>
                          <w:lang w:val="fr-FR"/>
                        </w:rPr>
                        <w:t xml:space="preserve">. </w:t>
                      </w:r>
                      <w:r w:rsidR="00D138B3">
                        <w:rPr>
                          <w:color w:val="000000" w:themeColor="text1"/>
                          <w:lang w:val="fr-FR"/>
                        </w:rPr>
                        <w:t>absence de marquage du site opératoire</w:t>
                      </w:r>
                      <w:r w:rsidR="000F0D7F">
                        <w:rPr>
                          <w:color w:val="000000" w:themeColor="text1"/>
                          <w:lang w:val="fr-FR"/>
                        </w:rPr>
                        <w:t>)</w:t>
                      </w:r>
                    </w:p>
                    <w:p w14:paraId="3673D572" w14:textId="77777777" w:rsidR="00D138B3" w:rsidRPr="00E86FC8" w:rsidRDefault="00D138B3" w:rsidP="00130C2D">
                      <w:pPr>
                        <w:jc w:val="center"/>
                        <w:rPr>
                          <w:lang w:val="fr-CH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2B61FF4B" w14:textId="77777777" w:rsidR="00130C2D" w:rsidRPr="00892661" w:rsidRDefault="00130C2D" w:rsidP="00221909">
      <w:pPr>
        <w:rPr>
          <w:lang w:val="fr-FR"/>
        </w:rPr>
      </w:pPr>
    </w:p>
    <w:p w14:paraId="698BB12B" w14:textId="6C81E376" w:rsidR="00130C2D" w:rsidRPr="00892661" w:rsidRDefault="00130C2D" w:rsidP="00221909">
      <w:pPr>
        <w:rPr>
          <w:lang w:val="fr-FR"/>
        </w:rPr>
      </w:pPr>
    </w:p>
    <w:p w14:paraId="2F189F0E" w14:textId="5D57236D" w:rsidR="00130C2D" w:rsidRPr="00892661" w:rsidRDefault="008815BC" w:rsidP="00221909">
      <w:pPr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1D371DDE" wp14:editId="09377738">
                <wp:simplePos x="0" y="0"/>
                <wp:positionH relativeFrom="column">
                  <wp:posOffset>3623803</wp:posOffset>
                </wp:positionH>
                <wp:positionV relativeFrom="paragraph">
                  <wp:posOffset>61349</wp:posOffset>
                </wp:positionV>
                <wp:extent cx="2717800" cy="1446662"/>
                <wp:effectExtent l="0" t="0" r="25400" b="20320"/>
                <wp:wrapNone/>
                <wp:docPr id="508" name="Rechteck 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7800" cy="144666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508" o:spid="_x0000_s1026" style="position:absolute;margin-left:285.35pt;margin-top:4.85pt;width:214pt;height:113.9pt;z-index:251749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" filled="f" strokecolor="red" strokeweight="2pt"/>
            </w:pict>
          </mc:Fallback>
        </mc:AlternateContent>
      </w:r>
    </w:p>
    <w:p w14:paraId="5E9AAD28" w14:textId="58F109A9" w:rsidR="00130C2D" w:rsidRPr="00892661" w:rsidRDefault="00130C2D" w:rsidP="00221909">
      <w:pPr>
        <w:rPr>
          <w:lang w:val="fr-FR"/>
        </w:rPr>
      </w:pPr>
    </w:p>
    <w:p w14:paraId="6EF1C5E6" w14:textId="1F7C3D49" w:rsidR="00130C2D" w:rsidRPr="00892661" w:rsidRDefault="00130C2D" w:rsidP="00221909">
      <w:pPr>
        <w:rPr>
          <w:lang w:val="fr-FR"/>
        </w:rPr>
      </w:pPr>
    </w:p>
    <w:p w14:paraId="4C41F7BF" w14:textId="77777777" w:rsidR="00130C2D" w:rsidRPr="00892661" w:rsidRDefault="00130C2D" w:rsidP="00221909">
      <w:pPr>
        <w:rPr>
          <w:lang w:val="fr-FR"/>
        </w:rPr>
      </w:pPr>
    </w:p>
    <w:p w14:paraId="19CA4982" w14:textId="1A371501" w:rsidR="00130C2D" w:rsidRPr="00892661" w:rsidRDefault="00130C2D" w:rsidP="00221909">
      <w:pPr>
        <w:rPr>
          <w:lang w:val="fr-FR"/>
        </w:rPr>
      </w:pPr>
    </w:p>
    <w:p w14:paraId="0072C205" w14:textId="77777777" w:rsidR="00130C2D" w:rsidRPr="00892661" w:rsidRDefault="00130C2D" w:rsidP="00221909">
      <w:pPr>
        <w:rPr>
          <w:lang w:val="fr-FR"/>
        </w:rPr>
      </w:pPr>
    </w:p>
    <w:p w14:paraId="4D89D95C" w14:textId="07D4CBAF" w:rsidR="00130C2D" w:rsidRPr="00892661" w:rsidRDefault="00130C2D" w:rsidP="00221909">
      <w:pPr>
        <w:rPr>
          <w:lang w:val="fr-FR"/>
        </w:rPr>
      </w:pPr>
    </w:p>
    <w:p w14:paraId="3C648A52" w14:textId="77777777" w:rsidR="00130C2D" w:rsidRPr="00892661" w:rsidRDefault="00130C2D" w:rsidP="00221909">
      <w:pPr>
        <w:rPr>
          <w:lang w:val="fr-FR"/>
        </w:rPr>
      </w:pPr>
    </w:p>
    <w:p w14:paraId="781B404E" w14:textId="77777777" w:rsidR="00130C2D" w:rsidRPr="00892661" w:rsidRDefault="00130C2D" w:rsidP="00221909">
      <w:pPr>
        <w:rPr>
          <w:lang w:val="fr-FR"/>
        </w:rPr>
      </w:pPr>
    </w:p>
    <w:p w14:paraId="487EEC58" w14:textId="0A626C72" w:rsidR="00130C2D" w:rsidRPr="00892661" w:rsidRDefault="00B6237E" w:rsidP="00221909">
      <w:pPr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6071273" wp14:editId="00F35BF3">
                <wp:simplePos x="0" y="0"/>
                <wp:positionH relativeFrom="column">
                  <wp:posOffset>3623803</wp:posOffset>
                </wp:positionH>
                <wp:positionV relativeFrom="paragraph">
                  <wp:posOffset>140676</wp:posOffset>
                </wp:positionV>
                <wp:extent cx="2717800" cy="1392072"/>
                <wp:effectExtent l="0" t="0" r="25400" b="17780"/>
                <wp:wrapNone/>
                <wp:docPr id="510" name="Rechteck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7800" cy="139207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510" o:spid="_x0000_s1026" style="position:absolute;margin-left:285.35pt;margin-top:11.1pt;width:214pt;height:109.6pt;z-index:2517534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" filled="f" strokecolor="#00b050" strokeweight="2pt"/>
            </w:pict>
          </mc:Fallback>
        </mc:AlternateContent>
      </w:r>
    </w:p>
    <w:p w14:paraId="483DB71F" w14:textId="1ECA449F" w:rsidR="00614231" w:rsidRPr="00892661" w:rsidRDefault="00614231" w:rsidP="00221909">
      <w:pPr>
        <w:rPr>
          <w:lang w:val="fr-FR"/>
        </w:rPr>
      </w:pPr>
    </w:p>
    <w:p w14:paraId="02A70139" w14:textId="77777777" w:rsidR="00614231" w:rsidRPr="00892661" w:rsidRDefault="00614231" w:rsidP="00221909">
      <w:pPr>
        <w:rPr>
          <w:lang w:val="fr-FR"/>
        </w:rPr>
      </w:pPr>
    </w:p>
    <w:p w14:paraId="5BE69CD4" w14:textId="77777777" w:rsidR="00614231" w:rsidRPr="00892661" w:rsidRDefault="00614231" w:rsidP="00221909">
      <w:pPr>
        <w:rPr>
          <w:lang w:val="fr-FR"/>
        </w:rPr>
      </w:pPr>
    </w:p>
    <w:p w14:paraId="391B68E7" w14:textId="77777777" w:rsidR="00614231" w:rsidRPr="00892661" w:rsidRDefault="00290C49" w:rsidP="00221909">
      <w:pPr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7E628B2" wp14:editId="13B40C42">
                <wp:simplePos x="0" y="0"/>
                <wp:positionH relativeFrom="column">
                  <wp:posOffset>-126365</wp:posOffset>
                </wp:positionH>
                <wp:positionV relativeFrom="paragraph">
                  <wp:posOffset>106680</wp:posOffset>
                </wp:positionV>
                <wp:extent cx="3429000" cy="1707515"/>
                <wp:effectExtent l="0" t="0" r="19050" b="26035"/>
                <wp:wrapNone/>
                <wp:docPr id="4" name="Abgerundetes 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1707515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86E095" w14:textId="105E88E4" w:rsidR="00D138B3" w:rsidRPr="00722B25" w:rsidRDefault="00D138B3" w:rsidP="00BC4408">
                            <w:pPr>
                              <w:jc w:val="left"/>
                              <w:rPr>
                                <w:color w:val="00B050"/>
                                <w:lang w:val="fr-FR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lang w:val="fr-FR"/>
                              </w:rPr>
                              <w:t>Eléments de briefing </w:t>
                            </w:r>
                            <w:r w:rsidRPr="00722B25">
                              <w:rPr>
                                <w:b/>
                                <w:color w:val="00B050"/>
                                <w:lang w:val="fr-FR"/>
                              </w:rPr>
                              <w:t xml:space="preserve">: </w:t>
                            </w:r>
                          </w:p>
                          <w:p w14:paraId="4F626A00" w14:textId="554F4E5A" w:rsidR="00D138B3" w:rsidRPr="001148D6" w:rsidRDefault="004543D4" w:rsidP="001148D6">
                            <w:pPr>
                              <w:pStyle w:val="Listenabsatz"/>
                              <w:numPr>
                                <w:ilvl w:val="0"/>
                                <w:numId w:val="22"/>
                              </w:numPr>
                              <w:jc w:val="left"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>
                              <w:rPr>
                                <w:color w:val="000000" w:themeColor="text1"/>
                                <w:lang w:val="fr-FR"/>
                              </w:rPr>
                              <w:t>Tous</w:t>
                            </w:r>
                            <w:r w:rsidR="00D138B3">
                              <w:rPr>
                                <w:color w:val="000000" w:themeColor="text1"/>
                                <w:lang w:val="fr-FR"/>
                              </w:rPr>
                              <w:t xml:space="preserve"> les membres de l’équipe </w:t>
                            </w:r>
                            <w:r>
                              <w:rPr>
                                <w:color w:val="000000" w:themeColor="text1"/>
                                <w:lang w:val="fr-FR"/>
                              </w:rPr>
                              <w:t xml:space="preserve">sont informés </w:t>
                            </w:r>
                            <w:r w:rsidR="000F0D7F">
                              <w:rPr>
                                <w:color w:val="000000" w:themeColor="text1"/>
                                <w:lang w:val="fr-FR"/>
                              </w:rPr>
                              <w:t xml:space="preserve">de </w:t>
                            </w:r>
                            <w:r w:rsidR="003D75CF">
                              <w:rPr>
                                <w:color w:val="000000" w:themeColor="text1"/>
                                <w:lang w:val="fr-FR"/>
                              </w:rPr>
                              <w:t>la procédure prévue</w:t>
                            </w:r>
                            <w:r w:rsidR="00D138B3">
                              <w:rPr>
                                <w:color w:val="000000" w:themeColor="text1"/>
                                <w:lang w:val="fr-FR"/>
                              </w:rPr>
                              <w:t xml:space="preserve"> et des difficultés </w:t>
                            </w:r>
                            <w:r w:rsidR="00527D7F">
                              <w:rPr>
                                <w:color w:val="000000" w:themeColor="text1"/>
                                <w:lang w:val="fr-FR"/>
                              </w:rPr>
                              <w:t>éventuelles</w:t>
                            </w:r>
                            <w:r w:rsidR="00D138B3" w:rsidRPr="00722B25">
                              <w:rPr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r w:rsidR="00282F05" w:rsidRPr="001148D6">
                              <w:rPr>
                                <w:color w:val="000000" w:themeColor="text1"/>
                                <w:lang w:val="fr-FR"/>
                              </w:rPr>
                              <w:t>Ils</w:t>
                            </w:r>
                            <w:r w:rsidR="00C108AC" w:rsidRPr="001148D6">
                              <w:rPr>
                                <w:color w:val="000000" w:themeColor="text1"/>
                                <w:lang w:val="fr-FR"/>
                              </w:rPr>
                              <w:t xml:space="preserve"> ont</w:t>
                            </w:r>
                            <w:r w:rsidRPr="001148D6">
                              <w:rPr>
                                <w:color w:val="000000" w:themeColor="text1"/>
                                <w:lang w:val="fr-FR"/>
                              </w:rPr>
                              <w:t xml:space="preserve"> l’occasion</w:t>
                            </w:r>
                            <w:r w:rsidR="00D138B3" w:rsidRPr="001148D6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Pr="001148D6">
                              <w:rPr>
                                <w:color w:val="000000" w:themeColor="text1"/>
                                <w:lang w:val="fr-FR"/>
                              </w:rPr>
                              <w:t xml:space="preserve">de </w:t>
                            </w:r>
                            <w:r w:rsidR="00D138B3" w:rsidRPr="001148D6">
                              <w:rPr>
                                <w:color w:val="000000" w:themeColor="text1"/>
                                <w:lang w:val="fr-FR"/>
                              </w:rPr>
                              <w:t xml:space="preserve">poser des questions en cas d’incertitudes. </w:t>
                            </w:r>
                          </w:p>
                          <w:p w14:paraId="0D8972D8" w14:textId="77777777" w:rsidR="00D138B3" w:rsidRPr="00E86FC8" w:rsidRDefault="00D138B3">
                            <w:pPr>
                              <w:rPr>
                                <w:lang w:val="fr-CH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roundrect id="Abgerundetes Rechteck 4" o:spid="_x0000_s1034" style="position:absolute;left:0;text-align:left;margin-left:-9.9pt;margin-top:8.4pt;width:270pt;height:134.4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" fillcolor="#f2f2f2 [3052]" strokecolor="#d8d8d8 [2732]" strokeweight="2pt">
                <v:textbox>
                  <w:txbxContent>
                    <w:p w14:paraId="1686E095" w14:textId="105E88E4" w:rsidR="00D138B3" w:rsidRPr="00722B25" w:rsidRDefault="00D138B3" w:rsidP="00BC4408">
                      <w:pPr>
                        <w:jc w:val="left"/>
                        <w:rPr>
                          <w:color w:val="00B050"/>
                          <w:lang w:val="fr-FR"/>
                        </w:rPr>
                      </w:pPr>
                      <w:r>
                        <w:rPr>
                          <w:b/>
                          <w:color w:val="00B050"/>
                          <w:lang w:val="fr-FR"/>
                        </w:rPr>
                        <w:t>Eléments de briefing </w:t>
                      </w:r>
                      <w:r w:rsidRPr="00722B25">
                        <w:rPr>
                          <w:b/>
                          <w:color w:val="00B050"/>
                          <w:lang w:val="fr-FR"/>
                        </w:rPr>
                        <w:t xml:space="preserve">: </w:t>
                      </w:r>
                    </w:p>
                    <w:p w14:paraId="4F626A00" w14:textId="554F4E5A" w:rsidR="00D138B3" w:rsidRPr="001148D6" w:rsidRDefault="004543D4" w:rsidP="001148D6">
                      <w:pPr>
                        <w:pStyle w:val="Paragraphedeliste"/>
                        <w:numPr>
                          <w:ilvl w:val="0"/>
                          <w:numId w:val="22"/>
                        </w:numPr>
                        <w:jc w:val="left"/>
                        <w:rPr>
                          <w:color w:val="000000" w:themeColor="text1"/>
                          <w:lang w:val="fr-FR"/>
                        </w:rPr>
                      </w:pPr>
                      <w:r>
                        <w:rPr>
                          <w:color w:val="000000" w:themeColor="text1"/>
                          <w:lang w:val="fr-FR"/>
                        </w:rPr>
                        <w:t>Tous</w:t>
                      </w:r>
                      <w:r w:rsidR="00D138B3">
                        <w:rPr>
                          <w:color w:val="000000" w:themeColor="text1"/>
                          <w:lang w:val="fr-FR"/>
                        </w:rPr>
                        <w:t xml:space="preserve"> les membres de l’équipe </w:t>
                      </w:r>
                      <w:r>
                        <w:rPr>
                          <w:color w:val="000000" w:themeColor="text1"/>
                          <w:lang w:val="fr-FR"/>
                        </w:rPr>
                        <w:t xml:space="preserve">sont informés </w:t>
                      </w:r>
                      <w:r w:rsidR="000F0D7F">
                        <w:rPr>
                          <w:color w:val="000000" w:themeColor="text1"/>
                          <w:lang w:val="fr-FR"/>
                        </w:rPr>
                        <w:t xml:space="preserve">de </w:t>
                      </w:r>
                      <w:r w:rsidR="003D75CF">
                        <w:rPr>
                          <w:color w:val="000000" w:themeColor="text1"/>
                          <w:lang w:val="fr-FR"/>
                        </w:rPr>
                        <w:t>la procédure prévue</w:t>
                      </w:r>
                      <w:r w:rsidR="00D138B3">
                        <w:rPr>
                          <w:color w:val="000000" w:themeColor="text1"/>
                          <w:lang w:val="fr-FR"/>
                        </w:rPr>
                        <w:t xml:space="preserve"> et des difficultés </w:t>
                      </w:r>
                      <w:r w:rsidR="00527D7F">
                        <w:rPr>
                          <w:color w:val="000000" w:themeColor="text1"/>
                          <w:lang w:val="fr-FR"/>
                        </w:rPr>
                        <w:t>éventuelles</w:t>
                      </w:r>
                      <w:r w:rsidR="00D138B3" w:rsidRPr="00722B25">
                        <w:rPr>
                          <w:color w:val="000000" w:themeColor="text1"/>
                          <w:lang w:val="fr-FR"/>
                        </w:rPr>
                        <w:t xml:space="preserve">. </w:t>
                      </w:r>
                      <w:r w:rsidR="00282F05" w:rsidRPr="001148D6">
                        <w:rPr>
                          <w:color w:val="000000" w:themeColor="text1"/>
                          <w:lang w:val="fr-FR"/>
                        </w:rPr>
                        <w:t>Ils</w:t>
                      </w:r>
                      <w:r w:rsidR="00C108AC" w:rsidRPr="001148D6">
                        <w:rPr>
                          <w:color w:val="000000" w:themeColor="text1"/>
                          <w:lang w:val="fr-FR"/>
                        </w:rPr>
                        <w:t xml:space="preserve"> ont</w:t>
                      </w:r>
                      <w:r w:rsidRPr="001148D6">
                        <w:rPr>
                          <w:color w:val="000000" w:themeColor="text1"/>
                          <w:lang w:val="fr-FR"/>
                        </w:rPr>
                        <w:t xml:space="preserve"> l’occasion</w:t>
                      </w:r>
                      <w:r w:rsidR="00D138B3" w:rsidRPr="001148D6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  <w:r w:rsidRPr="001148D6">
                        <w:rPr>
                          <w:color w:val="000000" w:themeColor="text1"/>
                          <w:lang w:val="fr-FR"/>
                        </w:rPr>
                        <w:t xml:space="preserve">de </w:t>
                      </w:r>
                      <w:r w:rsidR="00D138B3" w:rsidRPr="001148D6">
                        <w:rPr>
                          <w:color w:val="000000" w:themeColor="text1"/>
                          <w:lang w:val="fr-FR"/>
                        </w:rPr>
                        <w:t xml:space="preserve">poser des questions en cas d’incertitudes. </w:t>
                      </w:r>
                    </w:p>
                    <w:p w14:paraId="0D8972D8" w14:textId="77777777" w:rsidR="00D138B3" w:rsidRDefault="00D138B3"/>
                  </w:txbxContent>
                </v:textbox>
              </v:roundrect>
            </w:pict>
          </mc:Fallback>
        </mc:AlternateContent>
      </w:r>
    </w:p>
    <w:p w14:paraId="6B94485F" w14:textId="6ED55D1F" w:rsidR="00614231" w:rsidRPr="00892661" w:rsidRDefault="00614231" w:rsidP="00221909">
      <w:pPr>
        <w:rPr>
          <w:lang w:val="fr-FR"/>
        </w:rPr>
      </w:pPr>
    </w:p>
    <w:p w14:paraId="32A95847" w14:textId="77777777" w:rsidR="00614231" w:rsidRPr="00892661" w:rsidRDefault="00614231" w:rsidP="00221909">
      <w:pPr>
        <w:rPr>
          <w:lang w:val="fr-FR"/>
        </w:rPr>
      </w:pPr>
    </w:p>
    <w:p w14:paraId="25AC67B2" w14:textId="77777777" w:rsidR="00614231" w:rsidRPr="00892661" w:rsidRDefault="00614231" w:rsidP="00221909">
      <w:pPr>
        <w:rPr>
          <w:lang w:val="fr-FR"/>
        </w:rPr>
      </w:pPr>
    </w:p>
    <w:p w14:paraId="6212F194" w14:textId="77777777" w:rsidR="00614231" w:rsidRPr="00892661" w:rsidRDefault="00614231" w:rsidP="00221909">
      <w:pPr>
        <w:rPr>
          <w:lang w:val="fr-FR"/>
        </w:rPr>
      </w:pPr>
    </w:p>
    <w:p w14:paraId="0BCA9369" w14:textId="72F702E8" w:rsidR="00614231" w:rsidRPr="00892661" w:rsidRDefault="00B6237E" w:rsidP="00221909">
      <w:pPr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34315E9" wp14:editId="0C925360">
                <wp:simplePos x="0" y="0"/>
                <wp:positionH relativeFrom="column">
                  <wp:posOffset>3623803</wp:posOffset>
                </wp:positionH>
                <wp:positionV relativeFrom="paragraph">
                  <wp:posOffset>138117</wp:posOffset>
                </wp:positionV>
                <wp:extent cx="2717800" cy="504967"/>
                <wp:effectExtent l="0" t="0" r="25400" b="28575"/>
                <wp:wrapNone/>
                <wp:docPr id="288" name="Rechteck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7800" cy="5049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88" o:spid="_x0000_s1026" style="position:absolute;margin-left:285.35pt;margin-top:10.9pt;width:214pt;height:39.75pt;z-index:251757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" filled="f" strokecolor="red" strokeweight="2pt"/>
            </w:pict>
          </mc:Fallback>
        </mc:AlternateContent>
      </w:r>
    </w:p>
    <w:p w14:paraId="7585D20C" w14:textId="77777777" w:rsidR="00614231" w:rsidRPr="00892661" w:rsidRDefault="00614231" w:rsidP="00221909">
      <w:pPr>
        <w:rPr>
          <w:lang w:val="fr-FR"/>
        </w:rPr>
      </w:pPr>
    </w:p>
    <w:p w14:paraId="29D80B53" w14:textId="77777777" w:rsidR="00614231" w:rsidRPr="00892661" w:rsidRDefault="00614231" w:rsidP="00221909">
      <w:pPr>
        <w:rPr>
          <w:lang w:val="fr-FR"/>
        </w:rPr>
      </w:pPr>
    </w:p>
    <w:p w14:paraId="60373775" w14:textId="77777777" w:rsidR="00614231" w:rsidRPr="00892661" w:rsidRDefault="00614231" w:rsidP="00221909">
      <w:pPr>
        <w:rPr>
          <w:lang w:val="fr-FR"/>
        </w:rPr>
      </w:pPr>
    </w:p>
    <w:p w14:paraId="41576835" w14:textId="09969E44" w:rsidR="00614231" w:rsidRPr="00892661" w:rsidRDefault="00B6237E" w:rsidP="00221909">
      <w:pPr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98DFF9F" wp14:editId="40BE0330">
                <wp:simplePos x="0" y="0"/>
                <wp:positionH relativeFrom="column">
                  <wp:posOffset>3623803</wp:posOffset>
                </wp:positionH>
                <wp:positionV relativeFrom="paragraph">
                  <wp:posOffset>49028</wp:posOffset>
                </wp:positionV>
                <wp:extent cx="2717800" cy="402609"/>
                <wp:effectExtent l="0" t="0" r="25400" b="16510"/>
                <wp:wrapNone/>
                <wp:docPr id="511" name="Rechteck 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7800" cy="4026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511" o:spid="_x0000_s1026" style="position:absolute;margin-left:285.35pt;margin-top:3.85pt;width:214pt;height:31.7pt;z-index:251755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" filled="f" strokecolor="#00b050" strokeweight="2pt"/>
            </w:pict>
          </mc:Fallback>
        </mc:AlternateContent>
      </w:r>
    </w:p>
    <w:p w14:paraId="514597E3" w14:textId="77777777" w:rsidR="00614231" w:rsidRPr="00892661" w:rsidRDefault="00614231" w:rsidP="00221909">
      <w:pPr>
        <w:rPr>
          <w:lang w:val="fr-FR"/>
        </w:rPr>
      </w:pPr>
    </w:p>
    <w:p w14:paraId="75E0C91C" w14:textId="77777777" w:rsidR="00614231" w:rsidRPr="00892661" w:rsidRDefault="00614231" w:rsidP="00221909">
      <w:pPr>
        <w:rPr>
          <w:lang w:val="fr-FR"/>
        </w:rPr>
      </w:pPr>
    </w:p>
    <w:p w14:paraId="4B903BB8" w14:textId="77777777" w:rsidR="00614231" w:rsidRPr="00892661" w:rsidRDefault="00614231" w:rsidP="00221909">
      <w:pPr>
        <w:rPr>
          <w:lang w:val="fr-FR"/>
        </w:rPr>
      </w:pPr>
    </w:p>
    <w:p w14:paraId="16C9906C" w14:textId="77777777" w:rsidR="00ED44FA" w:rsidRPr="00892661" w:rsidRDefault="00ED44FA" w:rsidP="00ED44FA">
      <w:pPr>
        <w:pStyle w:val="Aufzhlungszeichen"/>
        <w:rPr>
          <w:lang w:val="fr-CH"/>
        </w:rPr>
      </w:pP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 w:rsidRPr="00892661">
        <w:rPr>
          <w:lang w:val="fr-CH"/>
        </w:rPr>
        <w:t xml:space="preserve">Ill. 5 : </w:t>
      </w:r>
      <w:proofErr w:type="spellStart"/>
      <w:r w:rsidRPr="00892661">
        <w:rPr>
          <w:lang w:val="fr-CH"/>
        </w:rPr>
        <w:t>Sign</w:t>
      </w:r>
      <w:proofErr w:type="spellEnd"/>
      <w:r w:rsidRPr="00892661">
        <w:rPr>
          <w:lang w:val="fr-CH"/>
        </w:rPr>
        <w:t xml:space="preserve"> in, check-list hôpital de La Tour</w:t>
      </w:r>
    </w:p>
    <w:p w14:paraId="4F88C4C7" w14:textId="77777777" w:rsidR="00D84BA2" w:rsidRPr="00892661" w:rsidRDefault="00D84BA2" w:rsidP="00221909">
      <w:pPr>
        <w:rPr>
          <w:lang w:val="fr-FR"/>
        </w:rPr>
      </w:pPr>
    </w:p>
    <w:p w14:paraId="4CF1E620" w14:textId="77777777" w:rsidR="00D84BA2" w:rsidRPr="00892661" w:rsidRDefault="00D84BA2" w:rsidP="00221909">
      <w:pPr>
        <w:rPr>
          <w:lang w:val="fr-FR"/>
        </w:rPr>
      </w:pPr>
    </w:p>
    <w:p w14:paraId="77163FAD" w14:textId="77777777" w:rsidR="00D84BA2" w:rsidRPr="00892661" w:rsidRDefault="00D84BA2" w:rsidP="00221909">
      <w:pPr>
        <w:rPr>
          <w:lang w:val="fr-FR"/>
        </w:rPr>
      </w:pPr>
    </w:p>
    <w:p w14:paraId="2B95B8D3" w14:textId="77777777" w:rsidR="00213DCA" w:rsidRPr="00892661" w:rsidRDefault="00213DCA" w:rsidP="00213DCA">
      <w:pPr>
        <w:rPr>
          <w:lang w:val="fr-FR"/>
        </w:rPr>
      </w:pPr>
    </w:p>
    <w:p w14:paraId="29E03C90" w14:textId="6679E992" w:rsidR="00213DCA" w:rsidRPr="00892661" w:rsidRDefault="00F52DDB" w:rsidP="00213DCA">
      <w:pPr>
        <w:rPr>
          <w:u w:val="single"/>
          <w:lang w:val="fr-FR"/>
        </w:rPr>
      </w:pPr>
      <w:r w:rsidRPr="00892661">
        <w:rPr>
          <w:u w:val="single"/>
          <w:lang w:val="fr-FR"/>
        </w:rPr>
        <w:t xml:space="preserve">Exemples de points ajoutés </w:t>
      </w:r>
      <w:r w:rsidR="00EB23D2" w:rsidRPr="00892661">
        <w:rPr>
          <w:u w:val="single"/>
          <w:lang w:val="fr-FR"/>
        </w:rPr>
        <w:t>par</w:t>
      </w:r>
      <w:r w:rsidRPr="00892661">
        <w:rPr>
          <w:u w:val="single"/>
          <w:lang w:val="fr-FR"/>
        </w:rPr>
        <w:t xml:space="preserve"> les hôpitaux pilotes</w:t>
      </w:r>
      <w:r w:rsidRPr="00892661">
        <w:rPr>
          <w:lang w:val="fr-FR"/>
        </w:rPr>
        <w:t> :</w:t>
      </w:r>
    </w:p>
    <w:p w14:paraId="1A8025D9" w14:textId="77777777" w:rsidR="00D84BA2" w:rsidRPr="00892661" w:rsidRDefault="00D84BA2" w:rsidP="00221909">
      <w:pPr>
        <w:rPr>
          <w:lang w:val="fr-FR"/>
        </w:rPr>
      </w:pPr>
    </w:p>
    <w:p w14:paraId="0D047926" w14:textId="77777777" w:rsidR="008815BC" w:rsidRPr="00892661" w:rsidRDefault="008815BC" w:rsidP="00213DCA">
      <w:pPr>
        <w:pStyle w:val="Aufzhlungszeichen"/>
        <w:rPr>
          <w:lang w:val="fr-FR"/>
        </w:rPr>
      </w:pPr>
      <w:r w:rsidRPr="00892661">
        <w:rPr>
          <w:lang w:val="fr-FR"/>
        </w:rPr>
        <w:t>Vérification de l’assignation à la salle d’opération correcte</w:t>
      </w:r>
    </w:p>
    <w:p w14:paraId="4138BEE3" w14:textId="7FA86A03" w:rsidR="00614231" w:rsidRPr="00892661" w:rsidRDefault="00BA1F6D" w:rsidP="00213DCA">
      <w:pPr>
        <w:pStyle w:val="Aufzhlungszeichen"/>
        <w:rPr>
          <w:lang w:val="fr-FR"/>
        </w:rPr>
      </w:pPr>
      <w:r w:rsidRPr="00892661">
        <w:rPr>
          <w:lang w:val="fr-FR"/>
        </w:rPr>
        <w:t>Vérifications préopératoires</w:t>
      </w:r>
      <w:r w:rsidR="00213DCA" w:rsidRPr="00892661">
        <w:rPr>
          <w:lang w:val="fr-FR"/>
        </w:rPr>
        <w:t xml:space="preserve"> </w:t>
      </w:r>
      <w:r w:rsidRPr="00892661">
        <w:rPr>
          <w:lang w:val="fr-FR"/>
        </w:rPr>
        <w:t>effectuées dans l’unité </w:t>
      </w:r>
      <w:r w:rsidR="005C623B" w:rsidRPr="00892661">
        <w:rPr>
          <w:lang w:val="fr-FR"/>
        </w:rPr>
        <w:t>?</w:t>
      </w:r>
    </w:p>
    <w:p w14:paraId="38FFE820" w14:textId="4C5E766C" w:rsidR="00213DCA" w:rsidRPr="00892661" w:rsidRDefault="00A57A81" w:rsidP="00213DCA">
      <w:pPr>
        <w:pStyle w:val="Aufzhlungszeichen"/>
        <w:rPr>
          <w:lang w:val="fr-FR"/>
        </w:rPr>
      </w:pPr>
      <w:r w:rsidRPr="00892661">
        <w:rPr>
          <w:lang w:val="fr-FR"/>
        </w:rPr>
        <w:t xml:space="preserve">Documents </w:t>
      </w:r>
      <w:r w:rsidR="00982653" w:rsidRPr="00892661">
        <w:rPr>
          <w:lang w:val="fr-FR"/>
        </w:rPr>
        <w:t xml:space="preserve">d’imagerie </w:t>
      </w:r>
      <w:r w:rsidRPr="00892661">
        <w:rPr>
          <w:lang w:val="fr-FR"/>
        </w:rPr>
        <w:t>disponibles</w:t>
      </w:r>
      <w:r w:rsidR="00982653" w:rsidRPr="00892661">
        <w:rPr>
          <w:lang w:val="fr-FR"/>
        </w:rPr>
        <w:t> </w:t>
      </w:r>
      <w:r w:rsidR="00213DCA" w:rsidRPr="00892661">
        <w:rPr>
          <w:lang w:val="fr-FR"/>
        </w:rPr>
        <w:t>?</w:t>
      </w:r>
    </w:p>
    <w:p w14:paraId="4F20C01A" w14:textId="4010B5FF" w:rsidR="00F52DDB" w:rsidRPr="00892661" w:rsidRDefault="00F52DDB" w:rsidP="00213DCA">
      <w:pPr>
        <w:pStyle w:val="Aufzhlungszeichen"/>
        <w:rPr>
          <w:lang w:val="fr-FR"/>
        </w:rPr>
      </w:pPr>
      <w:r w:rsidRPr="00892661">
        <w:rPr>
          <w:lang w:val="fr-FR"/>
        </w:rPr>
        <w:t>Patient à jeun ?</w:t>
      </w:r>
      <w:r w:rsidR="00213DCA" w:rsidRPr="00892661">
        <w:rPr>
          <w:lang w:val="fr-FR"/>
        </w:rPr>
        <w:t xml:space="preserve"> / </w:t>
      </w:r>
      <w:r w:rsidR="00ED5D6E" w:rsidRPr="00892661">
        <w:rPr>
          <w:lang w:val="fr-FR"/>
        </w:rPr>
        <w:t>Prophylaxie de la thrombose</w:t>
      </w:r>
      <w:r w:rsidR="00213DCA" w:rsidRPr="00892661">
        <w:rPr>
          <w:lang w:val="fr-FR"/>
        </w:rPr>
        <w:t xml:space="preserve"> </w:t>
      </w:r>
      <w:r w:rsidR="00CD6EF0" w:rsidRPr="00892661">
        <w:rPr>
          <w:lang w:val="fr-FR"/>
        </w:rPr>
        <w:t>si</w:t>
      </w:r>
    </w:p>
    <w:p w14:paraId="4C78EF69" w14:textId="206EB044" w:rsidR="00213DCA" w:rsidRPr="00892661" w:rsidRDefault="00CD6EF0" w:rsidP="00F52DDB">
      <w:pPr>
        <w:pStyle w:val="Aufzhlungszeichen"/>
        <w:numPr>
          <w:ilvl w:val="0"/>
          <w:numId w:val="0"/>
        </w:numPr>
        <w:ind w:left="360"/>
        <w:rPr>
          <w:lang w:val="fr-FR"/>
        </w:rPr>
      </w:pPr>
      <w:r w:rsidRPr="00892661">
        <w:rPr>
          <w:lang w:val="fr-FR"/>
        </w:rPr>
        <w:t xml:space="preserve">anesthésie </w:t>
      </w:r>
      <w:r w:rsidR="00F52DDB" w:rsidRPr="00892661">
        <w:rPr>
          <w:lang w:val="fr-FR"/>
        </w:rPr>
        <w:t>régionale </w:t>
      </w:r>
      <w:r w:rsidR="005C623B" w:rsidRPr="00892661">
        <w:rPr>
          <w:lang w:val="fr-FR"/>
        </w:rPr>
        <w:t>?</w:t>
      </w:r>
    </w:p>
    <w:p w14:paraId="754EED71" w14:textId="6FF62A56" w:rsidR="002B7B72" w:rsidRPr="00ED44FA" w:rsidRDefault="00FC7534" w:rsidP="00ED44FA">
      <w:pPr>
        <w:pStyle w:val="Aufzhlungszeichen"/>
        <w:spacing w:after="200" w:line="276" w:lineRule="auto"/>
        <w:jc w:val="left"/>
        <w:rPr>
          <w:lang w:val="fr-CH"/>
        </w:rPr>
      </w:pPr>
      <w:r w:rsidRPr="00ED44FA">
        <w:rPr>
          <w:lang w:val="fr-CH"/>
        </w:rPr>
        <w:t>e</w:t>
      </w:r>
      <w:r w:rsidR="00842D30" w:rsidRPr="00ED44FA">
        <w:rPr>
          <w:lang w:val="fr-CH"/>
        </w:rPr>
        <w:t xml:space="preserve">tc. </w:t>
      </w:r>
      <w:r w:rsidR="00422698" w:rsidRPr="00ED44FA">
        <w:rPr>
          <w:lang w:val="fr-CH"/>
        </w:rPr>
        <w:tab/>
      </w:r>
      <w:r w:rsidR="00422698" w:rsidRPr="00ED44FA">
        <w:rPr>
          <w:lang w:val="fr-CH"/>
        </w:rPr>
        <w:tab/>
      </w:r>
      <w:r w:rsidR="00422698" w:rsidRPr="00ED44FA">
        <w:rPr>
          <w:lang w:val="fr-CH"/>
        </w:rPr>
        <w:tab/>
      </w:r>
      <w:r w:rsidR="00422698" w:rsidRPr="00ED44FA">
        <w:rPr>
          <w:lang w:val="fr-CH"/>
        </w:rPr>
        <w:tab/>
      </w:r>
      <w:r w:rsidR="00422698" w:rsidRPr="00ED44FA">
        <w:rPr>
          <w:lang w:val="fr-CH"/>
        </w:rPr>
        <w:tab/>
      </w:r>
      <w:r w:rsidR="00422698" w:rsidRPr="00ED44FA">
        <w:rPr>
          <w:lang w:val="fr-CH"/>
        </w:rPr>
        <w:tab/>
      </w:r>
      <w:r w:rsidR="00422698" w:rsidRPr="00ED44FA">
        <w:rPr>
          <w:lang w:val="fr-CH"/>
        </w:rPr>
        <w:tab/>
      </w:r>
      <w:r w:rsidR="002B7B72" w:rsidRPr="00ED44FA">
        <w:rPr>
          <w:lang w:val="fr-CH"/>
        </w:rPr>
        <w:br w:type="page"/>
      </w:r>
    </w:p>
    <w:p w14:paraId="7B49CC65" w14:textId="736F994F" w:rsidR="002B7B72" w:rsidRPr="00892661" w:rsidRDefault="008811C4" w:rsidP="002B7B72">
      <w:pPr>
        <w:pStyle w:val="berschrift2"/>
        <w:rPr>
          <w:lang w:val="fr-FR"/>
        </w:rPr>
      </w:pPr>
      <w:r w:rsidRPr="00892661">
        <w:rPr>
          <w:lang w:val="fr-FR"/>
        </w:rPr>
        <w:lastRenderedPageBreak/>
        <w:t>Team time o</w:t>
      </w:r>
      <w:r w:rsidR="002B7B72" w:rsidRPr="00892661">
        <w:rPr>
          <w:lang w:val="fr-FR"/>
        </w:rPr>
        <w:t>ut</w:t>
      </w:r>
    </w:p>
    <w:p w14:paraId="22EC3575" w14:textId="77777777" w:rsidR="00614231" w:rsidRPr="00892661" w:rsidRDefault="00614231" w:rsidP="00614231">
      <w:pPr>
        <w:pStyle w:val="Textkrper"/>
        <w:rPr>
          <w:lang w:val="fr-FR"/>
        </w:rPr>
      </w:pPr>
    </w:p>
    <w:p w14:paraId="5ACB8825" w14:textId="024F910F" w:rsidR="00614231" w:rsidRPr="00892661" w:rsidRDefault="00842D30" w:rsidP="00614231">
      <w:pPr>
        <w:pStyle w:val="Textkrper"/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167E61E" wp14:editId="6488FED9">
                <wp:simplePos x="0" y="0"/>
                <wp:positionH relativeFrom="column">
                  <wp:posOffset>-283210</wp:posOffset>
                </wp:positionH>
                <wp:positionV relativeFrom="paragraph">
                  <wp:posOffset>100965</wp:posOffset>
                </wp:positionV>
                <wp:extent cx="3429000" cy="2767330"/>
                <wp:effectExtent l="0" t="0" r="19050" b="13970"/>
                <wp:wrapNone/>
                <wp:docPr id="14" name="Abgerundetes 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276733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55601D" w14:textId="322498FE" w:rsidR="00D138B3" w:rsidRPr="00755085" w:rsidRDefault="00D138B3" w:rsidP="00DB0B63">
                            <w:pPr>
                              <w:jc w:val="left"/>
                              <w:rPr>
                                <w:b/>
                                <w:color w:val="00B050"/>
                                <w:lang w:val="fr-FR"/>
                              </w:rPr>
                            </w:pPr>
                            <w:r w:rsidRPr="00755085">
                              <w:rPr>
                                <w:b/>
                                <w:color w:val="00B050"/>
                                <w:lang w:val="fr-FR"/>
                              </w:rPr>
                              <w:t>Briefing</w:t>
                            </w:r>
                            <w:r w:rsidR="00325E94">
                              <w:rPr>
                                <w:b/>
                                <w:color w:val="00B050"/>
                                <w:lang w:val="fr-FR"/>
                              </w:rPr>
                              <w:t> </w:t>
                            </w:r>
                            <w:r w:rsidRPr="00755085">
                              <w:rPr>
                                <w:b/>
                                <w:color w:val="00B050"/>
                                <w:lang w:val="fr-FR"/>
                              </w:rPr>
                              <w:t xml:space="preserve">: </w:t>
                            </w:r>
                          </w:p>
                          <w:p w14:paraId="24552D0D" w14:textId="57389926" w:rsidR="00D138B3" w:rsidRPr="00755085" w:rsidRDefault="00D138B3" w:rsidP="007636EB">
                            <w:pPr>
                              <w:pStyle w:val="Listenabsatz"/>
                              <w:numPr>
                                <w:ilvl w:val="0"/>
                                <w:numId w:val="22"/>
                              </w:numPr>
                              <w:jc w:val="left"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 w:rsidRPr="00755085">
                              <w:rPr>
                                <w:color w:val="000000" w:themeColor="text1"/>
                                <w:lang w:val="fr-FR"/>
                              </w:rPr>
                              <w:t>Tous les membres de l’équip</w:t>
                            </w:r>
                            <w:r>
                              <w:rPr>
                                <w:color w:val="000000" w:themeColor="text1"/>
                                <w:lang w:val="fr-FR"/>
                              </w:rPr>
                              <w:t>e se présentent pour que c</w:t>
                            </w:r>
                            <w:r w:rsidRPr="00755085">
                              <w:rPr>
                                <w:color w:val="000000" w:themeColor="text1"/>
                                <w:lang w:val="fr-FR"/>
                              </w:rPr>
                              <w:t xml:space="preserve">hacun </w:t>
                            </w:r>
                            <w:r>
                              <w:rPr>
                                <w:color w:val="000000" w:themeColor="text1"/>
                                <w:lang w:val="fr-FR"/>
                              </w:rPr>
                              <w:t>connaisse le nom et la fonction des autres intervenants</w:t>
                            </w:r>
                            <w:r w:rsidRPr="00755085">
                              <w:rPr>
                                <w:color w:val="000000" w:themeColor="text1"/>
                                <w:lang w:val="fr-FR"/>
                              </w:rPr>
                              <w:t xml:space="preserve">. Ce rituel sert d’entrée en matière </w:t>
                            </w:r>
                            <w:r>
                              <w:rPr>
                                <w:color w:val="000000" w:themeColor="text1"/>
                                <w:lang w:val="fr-FR"/>
                              </w:rPr>
                              <w:t>et permet</w:t>
                            </w:r>
                            <w:r w:rsidRPr="00755085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</w:p>
                          <w:p w14:paraId="72AE1081" w14:textId="36674AEA" w:rsidR="00D138B3" w:rsidRPr="00755085" w:rsidRDefault="00D138B3" w:rsidP="00842D30">
                            <w:pPr>
                              <w:pStyle w:val="Listenabsatz"/>
                              <w:numPr>
                                <w:ilvl w:val="1"/>
                                <w:numId w:val="22"/>
                              </w:numPr>
                              <w:jc w:val="left"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>
                              <w:rPr>
                                <w:color w:val="000000" w:themeColor="text1"/>
                                <w:lang w:val="fr-FR"/>
                              </w:rPr>
                              <w:t>de gagner l’attention de toute l’équipe</w:t>
                            </w:r>
                          </w:p>
                          <w:p w14:paraId="1ABC1B54" w14:textId="207FB998" w:rsidR="00D138B3" w:rsidRPr="00755085" w:rsidRDefault="00D138B3" w:rsidP="00842D30">
                            <w:pPr>
                              <w:pStyle w:val="Listenabsatz"/>
                              <w:numPr>
                                <w:ilvl w:val="1"/>
                                <w:numId w:val="22"/>
                              </w:numPr>
                              <w:jc w:val="left"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>
                              <w:rPr>
                                <w:color w:val="000000" w:themeColor="text1"/>
                                <w:lang w:val="fr-FR"/>
                              </w:rPr>
                              <w:t>d’a</w:t>
                            </w:r>
                            <w:r w:rsidRPr="00755085">
                              <w:rPr>
                                <w:color w:val="000000" w:themeColor="text1"/>
                                <w:lang w:val="fr-FR"/>
                              </w:rPr>
                              <w:t>méliorer la communication</w:t>
                            </w:r>
                            <w:r w:rsidR="00FC126D">
                              <w:rPr>
                                <w:color w:val="000000" w:themeColor="text1"/>
                                <w:lang w:val="fr-FR"/>
                              </w:rPr>
                              <w:t xml:space="preserve"> entre ses membres</w:t>
                            </w:r>
                          </w:p>
                          <w:p w14:paraId="37DB4E4F" w14:textId="56242FA0" w:rsidR="00D138B3" w:rsidRPr="00C041C9" w:rsidRDefault="00D015EF" w:rsidP="007A30F9">
                            <w:pPr>
                              <w:pStyle w:val="Listenabsatz"/>
                              <w:numPr>
                                <w:ilvl w:val="1"/>
                                <w:numId w:val="22"/>
                              </w:numPr>
                              <w:jc w:val="left"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Nota bene</w:t>
                            </w:r>
                            <w:r w:rsidR="00D138B3" w:rsidRPr="00755085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 : </w:t>
                            </w:r>
                            <w:r w:rsidR="00D138B3" w:rsidRPr="00755085">
                              <w:rPr>
                                <w:color w:val="000000" w:themeColor="text1"/>
                                <w:lang w:val="fr-FR"/>
                              </w:rPr>
                              <w:t>préciser dans les directives comment effe</w:t>
                            </w:r>
                            <w:r w:rsidR="00D138B3">
                              <w:rPr>
                                <w:color w:val="000000" w:themeColor="text1"/>
                                <w:lang w:val="fr-FR"/>
                              </w:rPr>
                              <w:t>c</w:t>
                            </w:r>
                            <w:r w:rsidR="00D138B3" w:rsidRPr="00755085">
                              <w:rPr>
                                <w:color w:val="000000" w:themeColor="text1"/>
                                <w:lang w:val="fr-FR"/>
                              </w:rPr>
                              <w:t>tuer la</w:t>
                            </w:r>
                            <w:r w:rsidR="00D138B3">
                              <w:rPr>
                                <w:color w:val="000000" w:themeColor="text1"/>
                                <w:lang w:val="fr-FR"/>
                              </w:rPr>
                              <w:t xml:space="preserve"> présentati</w:t>
                            </w:r>
                            <w:r w:rsidR="002C641D">
                              <w:rPr>
                                <w:color w:val="000000" w:themeColor="text1"/>
                                <w:lang w:val="fr-FR"/>
                              </w:rPr>
                              <w:t>on de l’équipe</w:t>
                            </w:r>
                            <w:r w:rsidR="00D138B3" w:rsidRPr="00755085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</w:p>
                          <w:p w14:paraId="0F175AD0" w14:textId="4543E278" w:rsidR="00D138B3" w:rsidRPr="008A1C18" w:rsidRDefault="00D138B3" w:rsidP="008A1C18">
                            <w:pPr>
                              <w:pStyle w:val="Listenabsatz"/>
                              <w:numPr>
                                <w:ilvl w:val="0"/>
                                <w:numId w:val="25"/>
                              </w:numPr>
                              <w:jc w:val="left"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 w:rsidRPr="00755085">
                              <w:rPr>
                                <w:color w:val="000000" w:themeColor="text1"/>
                                <w:lang w:val="fr-FR"/>
                              </w:rPr>
                              <w:t xml:space="preserve">L’équipe est informée des étapes importantes de </w:t>
                            </w:r>
                            <w:r w:rsidRPr="002B27D4">
                              <w:rPr>
                                <w:color w:val="000000" w:themeColor="text1"/>
                                <w:lang w:val="fr-FR"/>
                              </w:rPr>
                              <w:t>l’intervention et peut exprimer ses objections ou questions (</w:t>
                            </w:r>
                            <w:proofErr w:type="spellStart"/>
                            <w:r w:rsidRPr="002B27D4">
                              <w:rPr>
                                <w:color w:val="000000" w:themeColor="text1"/>
                                <w:lang w:val="fr-FR"/>
                              </w:rPr>
                              <w:t>Speaking</w:t>
                            </w:r>
                            <w:proofErr w:type="spellEnd"/>
                            <w:r w:rsidRPr="002B27D4">
                              <w:rPr>
                                <w:color w:val="000000" w:themeColor="text1"/>
                                <w:lang w:val="fr-FR"/>
                              </w:rPr>
                              <w:t xml:space="preserve"> up)</w:t>
                            </w:r>
                            <w:r w:rsidR="008A1C18">
                              <w:rPr>
                                <w:color w:val="000000" w:themeColor="text1"/>
                                <w:lang w:val="fr-FR"/>
                              </w:rPr>
                              <w:t xml:space="preserve"> ; </w:t>
                            </w:r>
                            <w:r w:rsidR="008A1C18" w:rsidRPr="0034327F">
                              <w:rPr>
                                <w:color w:val="000000" w:themeColor="text1"/>
                                <w:lang w:val="fr-FR"/>
                              </w:rPr>
                              <w:t xml:space="preserve">les </w:t>
                            </w:r>
                            <w:r w:rsidR="00C03057">
                              <w:rPr>
                                <w:color w:val="000000" w:themeColor="text1"/>
                                <w:lang w:val="fr-FR"/>
                              </w:rPr>
                              <w:t xml:space="preserve"> éventuelles </w:t>
                            </w:r>
                            <w:r w:rsidR="00362B7B" w:rsidRPr="0034327F">
                              <w:rPr>
                                <w:color w:val="000000" w:themeColor="text1"/>
                                <w:lang w:val="fr-FR"/>
                              </w:rPr>
                              <w:t xml:space="preserve">remarques </w:t>
                            </w:r>
                            <w:r w:rsidR="008A1C18" w:rsidRPr="0034327F">
                              <w:rPr>
                                <w:color w:val="000000" w:themeColor="text1"/>
                                <w:lang w:val="fr-FR"/>
                              </w:rPr>
                              <w:t>sont communiquées</w:t>
                            </w:r>
                            <w:r w:rsidRPr="0034327F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</w:p>
                          <w:p w14:paraId="0E039F6E" w14:textId="77777777" w:rsidR="00D138B3" w:rsidRPr="00E86FC8" w:rsidRDefault="00D138B3" w:rsidP="00DB0B63">
                            <w:pPr>
                              <w:jc w:val="center"/>
                              <w:rPr>
                                <w:lang w:val="fr-CH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14" o:spid="_x0000_s1037" style="position:absolute;left:0;text-align:left;margin-left:-22.3pt;margin-top:7.95pt;width:270pt;height:217.9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" fillcolor="#f2f2f2 [3052]" strokecolor="#d8d8d8 [2732]" strokeweight="2pt">
                <v:textbox>
                  <w:txbxContent>
                    <w:p w14:paraId="5655601D" w14:textId="322498FE" w:rsidR="00D138B3" w:rsidRPr="00755085" w:rsidRDefault="00D138B3" w:rsidP="00DB0B63">
                      <w:pPr>
                        <w:jc w:val="left"/>
                        <w:rPr>
                          <w:b/>
                          <w:color w:val="00B050"/>
                          <w:lang w:val="fr-FR"/>
                        </w:rPr>
                      </w:pPr>
                      <w:r w:rsidRPr="00755085">
                        <w:rPr>
                          <w:b/>
                          <w:color w:val="00B050"/>
                          <w:lang w:val="fr-FR"/>
                        </w:rPr>
                        <w:t>Briefing</w:t>
                      </w:r>
                      <w:r w:rsidR="00325E94">
                        <w:rPr>
                          <w:b/>
                          <w:color w:val="00B050"/>
                          <w:lang w:val="fr-FR"/>
                        </w:rPr>
                        <w:t> </w:t>
                      </w:r>
                      <w:r w:rsidRPr="00755085">
                        <w:rPr>
                          <w:b/>
                          <w:color w:val="00B050"/>
                          <w:lang w:val="fr-FR"/>
                        </w:rPr>
                        <w:t xml:space="preserve">: </w:t>
                      </w:r>
                    </w:p>
                    <w:p w14:paraId="24552D0D" w14:textId="57389926" w:rsidR="00D138B3" w:rsidRPr="00755085" w:rsidRDefault="00D138B3" w:rsidP="007636EB">
                      <w:pPr>
                        <w:pStyle w:val="Listenabsatz"/>
                        <w:numPr>
                          <w:ilvl w:val="0"/>
                          <w:numId w:val="22"/>
                        </w:numPr>
                        <w:jc w:val="left"/>
                        <w:rPr>
                          <w:color w:val="000000" w:themeColor="text1"/>
                          <w:lang w:val="fr-FR"/>
                        </w:rPr>
                      </w:pPr>
                      <w:r w:rsidRPr="00755085">
                        <w:rPr>
                          <w:color w:val="000000" w:themeColor="text1"/>
                          <w:lang w:val="fr-FR"/>
                        </w:rPr>
                        <w:t>Tous les membres de l’équip</w:t>
                      </w:r>
                      <w:r>
                        <w:rPr>
                          <w:color w:val="000000" w:themeColor="text1"/>
                          <w:lang w:val="fr-FR"/>
                        </w:rPr>
                        <w:t>e se présentent pour que c</w:t>
                      </w:r>
                      <w:r w:rsidRPr="00755085">
                        <w:rPr>
                          <w:color w:val="000000" w:themeColor="text1"/>
                          <w:lang w:val="fr-FR"/>
                        </w:rPr>
                        <w:t xml:space="preserve">hacun </w:t>
                      </w:r>
                      <w:r>
                        <w:rPr>
                          <w:color w:val="000000" w:themeColor="text1"/>
                          <w:lang w:val="fr-FR"/>
                        </w:rPr>
                        <w:t>connaisse le nom et la fonction des autres intervenants</w:t>
                      </w:r>
                      <w:r w:rsidRPr="00755085">
                        <w:rPr>
                          <w:color w:val="000000" w:themeColor="text1"/>
                          <w:lang w:val="fr-FR"/>
                        </w:rPr>
                        <w:t xml:space="preserve">. Ce rituel sert d’entrée en matière </w:t>
                      </w:r>
                      <w:r>
                        <w:rPr>
                          <w:color w:val="000000" w:themeColor="text1"/>
                          <w:lang w:val="fr-FR"/>
                        </w:rPr>
                        <w:t>et permet</w:t>
                      </w:r>
                      <w:r w:rsidRPr="00755085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</w:p>
                    <w:p w14:paraId="72AE1081" w14:textId="36674AEA" w:rsidR="00D138B3" w:rsidRPr="00755085" w:rsidRDefault="00D138B3" w:rsidP="00842D30">
                      <w:pPr>
                        <w:pStyle w:val="Listenabsatz"/>
                        <w:numPr>
                          <w:ilvl w:val="1"/>
                          <w:numId w:val="22"/>
                        </w:numPr>
                        <w:jc w:val="left"/>
                        <w:rPr>
                          <w:color w:val="000000" w:themeColor="text1"/>
                          <w:lang w:val="fr-FR"/>
                        </w:rPr>
                      </w:pPr>
                      <w:r>
                        <w:rPr>
                          <w:color w:val="000000" w:themeColor="text1"/>
                          <w:lang w:val="fr-FR"/>
                        </w:rPr>
                        <w:t>de gagner l’attention de toute l’équipe</w:t>
                      </w:r>
                    </w:p>
                    <w:p w14:paraId="1ABC1B54" w14:textId="207FB998" w:rsidR="00D138B3" w:rsidRPr="00755085" w:rsidRDefault="00D138B3" w:rsidP="00842D30">
                      <w:pPr>
                        <w:pStyle w:val="Listenabsatz"/>
                        <w:numPr>
                          <w:ilvl w:val="1"/>
                          <w:numId w:val="22"/>
                        </w:numPr>
                        <w:jc w:val="left"/>
                        <w:rPr>
                          <w:color w:val="000000" w:themeColor="text1"/>
                          <w:lang w:val="fr-FR"/>
                        </w:rPr>
                      </w:pPr>
                      <w:r>
                        <w:rPr>
                          <w:color w:val="000000" w:themeColor="text1"/>
                          <w:lang w:val="fr-FR"/>
                        </w:rPr>
                        <w:t>d’a</w:t>
                      </w:r>
                      <w:r w:rsidRPr="00755085">
                        <w:rPr>
                          <w:color w:val="000000" w:themeColor="text1"/>
                          <w:lang w:val="fr-FR"/>
                        </w:rPr>
                        <w:t>méliorer la communication</w:t>
                      </w:r>
                      <w:r w:rsidR="00FC126D">
                        <w:rPr>
                          <w:color w:val="000000" w:themeColor="text1"/>
                          <w:lang w:val="fr-FR"/>
                        </w:rPr>
                        <w:t xml:space="preserve"> entre ses membres</w:t>
                      </w:r>
                    </w:p>
                    <w:p w14:paraId="37DB4E4F" w14:textId="56242FA0" w:rsidR="00D138B3" w:rsidRPr="00C041C9" w:rsidRDefault="00D015EF" w:rsidP="007A30F9">
                      <w:pPr>
                        <w:pStyle w:val="Listenabsatz"/>
                        <w:numPr>
                          <w:ilvl w:val="1"/>
                          <w:numId w:val="22"/>
                        </w:numPr>
                        <w:jc w:val="left"/>
                        <w:rPr>
                          <w:color w:val="000000" w:themeColor="text1"/>
                          <w:lang w:val="fr-FR"/>
                        </w:rPr>
                      </w:pPr>
                      <w:r>
                        <w:rPr>
                          <w:b/>
                          <w:color w:val="000000" w:themeColor="text1"/>
                          <w:lang w:val="fr-FR"/>
                        </w:rPr>
                        <w:t>Nota bene</w:t>
                      </w:r>
                      <w:r w:rsidR="00D138B3" w:rsidRPr="00755085">
                        <w:rPr>
                          <w:b/>
                          <w:color w:val="000000" w:themeColor="text1"/>
                          <w:lang w:val="fr-FR"/>
                        </w:rPr>
                        <w:t xml:space="preserve"> : </w:t>
                      </w:r>
                      <w:r w:rsidR="00D138B3" w:rsidRPr="00755085">
                        <w:rPr>
                          <w:color w:val="000000" w:themeColor="text1"/>
                          <w:lang w:val="fr-FR"/>
                        </w:rPr>
                        <w:t>préciser dans les directives comment effe</w:t>
                      </w:r>
                      <w:r w:rsidR="00D138B3">
                        <w:rPr>
                          <w:color w:val="000000" w:themeColor="text1"/>
                          <w:lang w:val="fr-FR"/>
                        </w:rPr>
                        <w:t>c</w:t>
                      </w:r>
                      <w:r w:rsidR="00D138B3" w:rsidRPr="00755085">
                        <w:rPr>
                          <w:color w:val="000000" w:themeColor="text1"/>
                          <w:lang w:val="fr-FR"/>
                        </w:rPr>
                        <w:t>tuer la</w:t>
                      </w:r>
                      <w:r w:rsidR="00D138B3">
                        <w:rPr>
                          <w:color w:val="000000" w:themeColor="text1"/>
                          <w:lang w:val="fr-FR"/>
                        </w:rPr>
                        <w:t xml:space="preserve"> présentati</w:t>
                      </w:r>
                      <w:r w:rsidR="002C641D">
                        <w:rPr>
                          <w:color w:val="000000" w:themeColor="text1"/>
                          <w:lang w:val="fr-FR"/>
                        </w:rPr>
                        <w:t>on de l’équipe</w:t>
                      </w:r>
                      <w:r w:rsidR="00D138B3" w:rsidRPr="00755085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</w:p>
                    <w:p w14:paraId="0F175AD0" w14:textId="4543E278" w:rsidR="00D138B3" w:rsidRPr="008A1C18" w:rsidRDefault="00D138B3" w:rsidP="008A1C18">
                      <w:pPr>
                        <w:pStyle w:val="Listenabsatz"/>
                        <w:numPr>
                          <w:ilvl w:val="0"/>
                          <w:numId w:val="25"/>
                        </w:numPr>
                        <w:jc w:val="left"/>
                        <w:rPr>
                          <w:color w:val="000000" w:themeColor="text1"/>
                          <w:lang w:val="fr-FR"/>
                        </w:rPr>
                      </w:pPr>
                      <w:r w:rsidRPr="00755085">
                        <w:rPr>
                          <w:color w:val="000000" w:themeColor="text1"/>
                          <w:lang w:val="fr-FR"/>
                        </w:rPr>
                        <w:t xml:space="preserve">L’équipe est informée des étapes importantes de </w:t>
                      </w:r>
                      <w:r w:rsidRPr="002B27D4">
                        <w:rPr>
                          <w:color w:val="000000" w:themeColor="text1"/>
                          <w:lang w:val="fr-FR"/>
                        </w:rPr>
                        <w:t>l’intervention et peut exprimer ses objections ou questions (</w:t>
                      </w:r>
                      <w:proofErr w:type="spellStart"/>
                      <w:r w:rsidRPr="002B27D4">
                        <w:rPr>
                          <w:color w:val="000000" w:themeColor="text1"/>
                          <w:lang w:val="fr-FR"/>
                        </w:rPr>
                        <w:t>Speaking</w:t>
                      </w:r>
                      <w:proofErr w:type="spellEnd"/>
                      <w:r w:rsidRPr="002B27D4">
                        <w:rPr>
                          <w:color w:val="000000" w:themeColor="text1"/>
                          <w:lang w:val="fr-FR"/>
                        </w:rPr>
                        <w:t xml:space="preserve"> up)</w:t>
                      </w:r>
                      <w:r w:rsidR="008A1C18">
                        <w:rPr>
                          <w:color w:val="000000" w:themeColor="text1"/>
                          <w:lang w:val="fr-FR"/>
                        </w:rPr>
                        <w:t xml:space="preserve"> ; </w:t>
                      </w:r>
                      <w:r w:rsidR="008A1C18" w:rsidRPr="0034327F">
                        <w:rPr>
                          <w:color w:val="000000" w:themeColor="text1"/>
                          <w:lang w:val="fr-FR"/>
                        </w:rPr>
                        <w:t xml:space="preserve">les </w:t>
                      </w:r>
                      <w:r w:rsidR="00C03057">
                        <w:rPr>
                          <w:color w:val="000000" w:themeColor="text1"/>
                          <w:lang w:val="fr-FR"/>
                        </w:rPr>
                        <w:t xml:space="preserve"> éventuelles </w:t>
                      </w:r>
                      <w:r w:rsidR="00362B7B" w:rsidRPr="0034327F">
                        <w:rPr>
                          <w:color w:val="000000" w:themeColor="text1"/>
                          <w:lang w:val="fr-FR"/>
                        </w:rPr>
                        <w:t xml:space="preserve">remarques </w:t>
                      </w:r>
                      <w:r w:rsidR="008A1C18" w:rsidRPr="0034327F">
                        <w:rPr>
                          <w:color w:val="000000" w:themeColor="text1"/>
                          <w:lang w:val="fr-FR"/>
                        </w:rPr>
                        <w:t>sont communiquées</w:t>
                      </w:r>
                      <w:r w:rsidRPr="0034327F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</w:p>
                    <w:p w14:paraId="0E039F6E" w14:textId="77777777" w:rsidR="00D138B3" w:rsidRPr="00E86FC8" w:rsidRDefault="00D138B3" w:rsidP="00DB0B63">
                      <w:pPr>
                        <w:jc w:val="center"/>
                        <w:rPr>
                          <w:lang w:val="fr-CH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4D32C796" w14:textId="417C9C67" w:rsidR="00614231" w:rsidRPr="00892661" w:rsidRDefault="00514AB4" w:rsidP="00614231">
      <w:pPr>
        <w:pStyle w:val="Textkrper"/>
        <w:rPr>
          <w:lang w:val="fr-FR"/>
        </w:rPr>
      </w:pPr>
      <w:r w:rsidRPr="00892661">
        <w:rPr>
          <w:noProof/>
          <w:lang w:eastAsia="de-CH"/>
        </w:rPr>
        <w:drawing>
          <wp:anchor distT="0" distB="0" distL="114300" distR="114300" simplePos="0" relativeHeight="251736064" behindDoc="1" locked="0" layoutInCell="1" allowOverlap="1" wp14:anchorId="481FB46C" wp14:editId="0D01F511">
            <wp:simplePos x="0" y="0"/>
            <wp:positionH relativeFrom="column">
              <wp:posOffset>3239135</wp:posOffset>
            </wp:positionH>
            <wp:positionV relativeFrom="paragraph">
              <wp:posOffset>1905</wp:posOffset>
            </wp:positionV>
            <wp:extent cx="2983865" cy="4940300"/>
            <wp:effectExtent l="0" t="0" r="6985" b="0"/>
            <wp:wrapTight wrapText="bothSides">
              <wp:wrapPolygon edited="0">
                <wp:start x="0" y="0"/>
                <wp:lineTo x="0" y="21489"/>
                <wp:lineTo x="21513" y="21489"/>
                <wp:lineTo x="21513" y="0"/>
                <wp:lineTo x="0" y="0"/>
              </wp:wrapPolygon>
            </wp:wrapTight>
            <wp:docPr id="483" name="Grafik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3865" cy="4940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1F9EA8" w14:textId="77777777" w:rsidR="00614231" w:rsidRPr="00892661" w:rsidRDefault="00614231" w:rsidP="00221909">
      <w:pPr>
        <w:rPr>
          <w:lang w:val="fr-FR"/>
        </w:rPr>
      </w:pPr>
    </w:p>
    <w:p w14:paraId="481672B7" w14:textId="77777777" w:rsidR="00614231" w:rsidRPr="00892661" w:rsidRDefault="00614231" w:rsidP="00221909">
      <w:pPr>
        <w:rPr>
          <w:lang w:val="fr-FR"/>
        </w:rPr>
      </w:pPr>
    </w:p>
    <w:p w14:paraId="203BAE99" w14:textId="1331B198" w:rsidR="00614231" w:rsidRPr="00892661" w:rsidRDefault="008815BC" w:rsidP="00221909">
      <w:pPr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4ACB121" wp14:editId="3752555F">
                <wp:simplePos x="0" y="0"/>
                <wp:positionH relativeFrom="column">
                  <wp:posOffset>3268961</wp:posOffset>
                </wp:positionH>
                <wp:positionV relativeFrom="paragraph">
                  <wp:posOffset>20121</wp:posOffset>
                </wp:positionV>
                <wp:extent cx="2954740" cy="334370"/>
                <wp:effectExtent l="0" t="0" r="17145" b="27940"/>
                <wp:wrapNone/>
                <wp:docPr id="16" name="Recht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4740" cy="3343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6" o:spid="_x0000_s1026" style="position:absolute;margin-left:257.4pt;margin-top:1.6pt;width:232.65pt;height:26.3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" filled="f" strokecolor="#00b050" strokeweight="2pt"/>
            </w:pict>
          </mc:Fallback>
        </mc:AlternateContent>
      </w:r>
    </w:p>
    <w:p w14:paraId="2CA5EE70" w14:textId="2604E810" w:rsidR="00614231" w:rsidRPr="00892661" w:rsidRDefault="00614231" w:rsidP="00221909">
      <w:pPr>
        <w:rPr>
          <w:lang w:val="fr-FR"/>
        </w:rPr>
      </w:pPr>
    </w:p>
    <w:p w14:paraId="74B903C5" w14:textId="28657C37" w:rsidR="00614231" w:rsidRPr="00892661" w:rsidRDefault="00614231" w:rsidP="00221909">
      <w:pPr>
        <w:rPr>
          <w:lang w:val="fr-FR"/>
        </w:rPr>
      </w:pPr>
    </w:p>
    <w:p w14:paraId="78D28889" w14:textId="7D2B5DE1" w:rsidR="00DB0B63" w:rsidRPr="00892661" w:rsidRDefault="008815BC" w:rsidP="00221909">
      <w:pPr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979B750" wp14:editId="09608C20">
                <wp:simplePos x="0" y="0"/>
                <wp:positionH relativeFrom="column">
                  <wp:posOffset>3268961</wp:posOffset>
                </wp:positionH>
                <wp:positionV relativeFrom="paragraph">
                  <wp:posOffset>151196</wp:posOffset>
                </wp:positionV>
                <wp:extent cx="2954740" cy="702860"/>
                <wp:effectExtent l="0" t="0" r="17145" b="21590"/>
                <wp:wrapNone/>
                <wp:docPr id="489" name="Rechteck 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4740" cy="7028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489" o:spid="_x0000_s1026" style="position:absolute;margin-left:257.4pt;margin-top:11.9pt;width:232.65pt;height:55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" filled="f" strokecolor="red" strokeweight="2pt"/>
            </w:pict>
          </mc:Fallback>
        </mc:AlternateContent>
      </w:r>
    </w:p>
    <w:p w14:paraId="3FCCE63B" w14:textId="303EA692" w:rsidR="00DB0B63" w:rsidRPr="00892661" w:rsidRDefault="00DB0B63" w:rsidP="00DB0B63">
      <w:pPr>
        <w:rPr>
          <w:lang w:val="fr-FR"/>
        </w:rPr>
      </w:pPr>
    </w:p>
    <w:p w14:paraId="32A94604" w14:textId="6C54E23F" w:rsidR="00DB0B63" w:rsidRPr="00892661" w:rsidRDefault="00DB0B63" w:rsidP="00DB0B63">
      <w:pPr>
        <w:rPr>
          <w:lang w:val="fr-FR"/>
        </w:rPr>
      </w:pPr>
    </w:p>
    <w:p w14:paraId="22EFE677" w14:textId="77777777" w:rsidR="00DB0B63" w:rsidRPr="00892661" w:rsidRDefault="00DB0B63" w:rsidP="00DB0B63">
      <w:pPr>
        <w:rPr>
          <w:lang w:val="fr-FR"/>
        </w:rPr>
      </w:pPr>
    </w:p>
    <w:p w14:paraId="686922FE" w14:textId="77777777" w:rsidR="00DB0B63" w:rsidRPr="00892661" w:rsidRDefault="00DB0B63" w:rsidP="00DB0B63">
      <w:pPr>
        <w:rPr>
          <w:lang w:val="fr-FR"/>
        </w:rPr>
      </w:pPr>
    </w:p>
    <w:p w14:paraId="24705A38" w14:textId="007960AD" w:rsidR="00DB0B63" w:rsidRPr="00892661" w:rsidRDefault="008815BC" w:rsidP="00DB0B63">
      <w:pPr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8C6968B" wp14:editId="4E31359F">
                <wp:simplePos x="0" y="0"/>
                <wp:positionH relativeFrom="column">
                  <wp:posOffset>3268960</wp:posOffset>
                </wp:positionH>
                <wp:positionV relativeFrom="paragraph">
                  <wp:posOffset>101249</wp:posOffset>
                </wp:positionV>
                <wp:extent cx="2954655" cy="532263"/>
                <wp:effectExtent l="0" t="0" r="17145" b="20320"/>
                <wp:wrapNone/>
                <wp:docPr id="490" name="Rechteck 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4655" cy="5322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490" o:spid="_x0000_s1026" style="position:absolute;margin-left:257.4pt;margin-top:7.95pt;width:232.65pt;height:41.9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" filled="f" strokecolor="red" strokeweight="2pt"/>
            </w:pict>
          </mc:Fallback>
        </mc:AlternateContent>
      </w:r>
    </w:p>
    <w:p w14:paraId="0541D80F" w14:textId="77777777" w:rsidR="00DB0B63" w:rsidRPr="00892661" w:rsidRDefault="00DB0B63" w:rsidP="00DB0B63">
      <w:pPr>
        <w:rPr>
          <w:lang w:val="fr-FR"/>
        </w:rPr>
      </w:pPr>
    </w:p>
    <w:p w14:paraId="4A0A7664" w14:textId="77777777" w:rsidR="00DB0B63" w:rsidRPr="00892661" w:rsidRDefault="00DB0B63" w:rsidP="00DB0B63">
      <w:pPr>
        <w:rPr>
          <w:lang w:val="fr-FR"/>
        </w:rPr>
      </w:pPr>
    </w:p>
    <w:p w14:paraId="0E6CA3FC" w14:textId="77777777" w:rsidR="00DB0B63" w:rsidRPr="00892661" w:rsidRDefault="00DB0B63" w:rsidP="00DB0B63">
      <w:pPr>
        <w:rPr>
          <w:lang w:val="fr-FR"/>
        </w:rPr>
      </w:pPr>
    </w:p>
    <w:p w14:paraId="78DBC339" w14:textId="42993B72" w:rsidR="00DB0B63" w:rsidRPr="00892661" w:rsidRDefault="008815BC" w:rsidP="00DB0B63">
      <w:pPr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76F333E" wp14:editId="4E418218">
                <wp:simplePos x="0" y="0"/>
                <wp:positionH relativeFrom="column">
                  <wp:posOffset>3268960</wp:posOffset>
                </wp:positionH>
                <wp:positionV relativeFrom="paragraph">
                  <wp:posOffset>32631</wp:posOffset>
                </wp:positionV>
                <wp:extent cx="2954655" cy="1241947"/>
                <wp:effectExtent l="0" t="0" r="17145" b="15875"/>
                <wp:wrapNone/>
                <wp:docPr id="498" name="Rechteck 4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4655" cy="124194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498" o:spid="_x0000_s1026" style="position:absolute;margin-left:257.4pt;margin-top:2.55pt;width:232.65pt;height:97.8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" filled="f" strokecolor="#00b050" strokeweight="2pt"/>
            </w:pict>
          </mc:Fallback>
        </mc:AlternateContent>
      </w:r>
    </w:p>
    <w:p w14:paraId="21DD6941" w14:textId="77777777" w:rsidR="00DB0B63" w:rsidRPr="00892661" w:rsidRDefault="007636EB" w:rsidP="00DB0B63">
      <w:pPr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E32FCC7" wp14:editId="692759F2">
                <wp:simplePos x="0" y="0"/>
                <wp:positionH relativeFrom="column">
                  <wp:posOffset>-285750</wp:posOffset>
                </wp:positionH>
                <wp:positionV relativeFrom="paragraph">
                  <wp:posOffset>22860</wp:posOffset>
                </wp:positionV>
                <wp:extent cx="3429000" cy="2307590"/>
                <wp:effectExtent l="0" t="0" r="25400" b="29210"/>
                <wp:wrapNone/>
                <wp:docPr id="28" name="Abgerundetes Rechtec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230759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FB3ABC" w14:textId="312C5F04" w:rsidR="00D138B3" w:rsidRPr="00755085" w:rsidRDefault="00D138B3" w:rsidP="00D84BA2">
                            <w:pPr>
                              <w:jc w:val="left"/>
                              <w:rPr>
                                <w:b/>
                                <w:color w:val="FF0000"/>
                                <w:lang w:val="fr-FR"/>
                              </w:rPr>
                            </w:pPr>
                            <w:r w:rsidRPr="00755085">
                              <w:rPr>
                                <w:b/>
                                <w:color w:val="FF0000"/>
                                <w:lang w:val="fr-FR"/>
                              </w:rPr>
                              <w:t>Vérifications de sécurité :</w:t>
                            </w:r>
                          </w:p>
                          <w:p w14:paraId="620907BA" w14:textId="47C5490F" w:rsidR="00D138B3" w:rsidRPr="00755085" w:rsidRDefault="00D138B3" w:rsidP="00D84BA2">
                            <w:pPr>
                              <w:pStyle w:val="Listenabsatz"/>
                              <w:numPr>
                                <w:ilvl w:val="0"/>
                                <w:numId w:val="22"/>
                              </w:numPr>
                              <w:jc w:val="left"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>
                              <w:rPr>
                                <w:color w:val="000000" w:themeColor="text1"/>
                                <w:lang w:val="fr-FR"/>
                              </w:rPr>
                              <w:t>Toujours v</w:t>
                            </w:r>
                            <w:r w:rsidRPr="00755085">
                              <w:rPr>
                                <w:color w:val="000000" w:themeColor="text1"/>
                                <w:lang w:val="fr-FR"/>
                              </w:rPr>
                              <w:t xml:space="preserve">érifier la concordance avec </w:t>
                            </w:r>
                            <w:r w:rsidRPr="00755085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au moins 1 document de référence </w:t>
                            </w:r>
                            <w:r w:rsidRPr="00755085">
                              <w:rPr>
                                <w:color w:val="000000" w:themeColor="text1"/>
                                <w:lang w:val="fr-FR"/>
                              </w:rPr>
                              <w:t>(dossier médical, programme opératoire, etc.)</w:t>
                            </w:r>
                          </w:p>
                          <w:p w14:paraId="0F7A44B6" w14:textId="4DB4BC13" w:rsidR="00D138B3" w:rsidRPr="00755085" w:rsidRDefault="00727ED0" w:rsidP="00D84BA2">
                            <w:pPr>
                              <w:pStyle w:val="Listenabsatz"/>
                              <w:numPr>
                                <w:ilvl w:val="0"/>
                                <w:numId w:val="22"/>
                              </w:numPr>
                              <w:jc w:val="left"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>
                              <w:rPr>
                                <w:color w:val="000000" w:themeColor="text1"/>
                                <w:lang w:val="fr-FR"/>
                              </w:rPr>
                              <w:t>Définir dans l</w:t>
                            </w:r>
                            <w:r w:rsidR="00D138B3" w:rsidRPr="00755085">
                              <w:rPr>
                                <w:color w:val="000000" w:themeColor="text1"/>
                                <w:lang w:val="fr-FR"/>
                              </w:rPr>
                              <w:t>es directives la façon de procéder aux vérifications</w:t>
                            </w:r>
                          </w:p>
                          <w:p w14:paraId="60AAC14C" w14:textId="3B107111" w:rsidR="00D138B3" w:rsidRPr="00755085" w:rsidRDefault="00B93DBC" w:rsidP="00D84BA2">
                            <w:pPr>
                              <w:pStyle w:val="Listenabsatz"/>
                              <w:numPr>
                                <w:ilvl w:val="0"/>
                                <w:numId w:val="22"/>
                              </w:numPr>
                              <w:jc w:val="left"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Nota bene</w:t>
                            </w:r>
                            <w:r w:rsidR="00D138B3" w:rsidRPr="00755085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 : </w:t>
                            </w:r>
                            <w:r w:rsidR="00D138B3" w:rsidRPr="00755085">
                              <w:rPr>
                                <w:color w:val="000000" w:themeColor="text1"/>
                                <w:lang w:val="fr-FR"/>
                              </w:rPr>
                              <w:t xml:space="preserve">préciser dans les directives la marche à suivre lorsqu’un point n’est pas rempli (p. ex. absence de marquage) et </w:t>
                            </w:r>
                            <w:r w:rsidR="0057392E">
                              <w:rPr>
                                <w:color w:val="000000" w:themeColor="text1"/>
                                <w:lang w:val="fr-FR"/>
                              </w:rPr>
                              <w:t xml:space="preserve">les interventions </w:t>
                            </w:r>
                            <w:r w:rsidR="00D138B3" w:rsidRPr="00755085">
                              <w:rPr>
                                <w:color w:val="000000" w:themeColor="text1"/>
                                <w:lang w:val="fr-FR"/>
                              </w:rPr>
                              <w:t xml:space="preserve">pour </w:t>
                            </w:r>
                            <w:r w:rsidR="0057392E">
                              <w:rPr>
                                <w:color w:val="000000" w:themeColor="text1"/>
                                <w:lang w:val="fr-FR"/>
                              </w:rPr>
                              <w:t>lesquelles</w:t>
                            </w:r>
                            <w:r w:rsidR="00D138B3" w:rsidRPr="00755085">
                              <w:rPr>
                                <w:color w:val="000000" w:themeColor="text1"/>
                                <w:lang w:val="fr-FR"/>
                              </w:rPr>
                              <w:t xml:space="preserve"> des exceptions sont admises (p. ex. marquage pour les opérations gynécologiques)</w:t>
                            </w:r>
                          </w:p>
                          <w:p w14:paraId="11C66FE2" w14:textId="77777777" w:rsidR="00D138B3" w:rsidRPr="00E86FC8" w:rsidRDefault="00D138B3" w:rsidP="00D84BA2">
                            <w:pPr>
                              <w:pStyle w:val="Listenabsatz"/>
                              <w:numPr>
                                <w:ilvl w:val="0"/>
                                <w:numId w:val="22"/>
                              </w:numPr>
                              <w:jc w:val="left"/>
                              <w:rPr>
                                <w:color w:val="000000" w:themeColor="text1"/>
                                <w:lang w:val="fr-CH"/>
                              </w:rPr>
                            </w:pPr>
                          </w:p>
                          <w:p w14:paraId="04BEDA77" w14:textId="77777777" w:rsidR="00D138B3" w:rsidRPr="00E86FC8" w:rsidRDefault="00D138B3" w:rsidP="00D84BA2">
                            <w:pPr>
                              <w:jc w:val="center"/>
                              <w:rPr>
                                <w:lang w:val="fr-CH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roundrect id="Abgerundetes Rechteck 28" o:spid="_x0000_s1036" style="position:absolute;left:0;text-align:left;margin-left:-22.45pt;margin-top:1.8pt;width:270pt;height:181.7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" fillcolor="#f2f2f2 [3052]" strokecolor="#d8d8d8 [2732]" strokeweight="2pt">
                <v:textbox>
                  <w:txbxContent>
                    <w:p w14:paraId="15FB3ABC" w14:textId="312C5F04" w:rsidR="00D138B3" w:rsidRPr="00755085" w:rsidRDefault="00D138B3" w:rsidP="00D84BA2">
                      <w:pPr>
                        <w:jc w:val="left"/>
                        <w:rPr>
                          <w:b/>
                          <w:color w:val="FF0000"/>
                          <w:lang w:val="fr-FR"/>
                        </w:rPr>
                      </w:pPr>
                      <w:r w:rsidRPr="00755085">
                        <w:rPr>
                          <w:b/>
                          <w:color w:val="FF0000"/>
                          <w:lang w:val="fr-FR"/>
                        </w:rPr>
                        <w:t>Vérifications de sécurité :</w:t>
                      </w:r>
                    </w:p>
                    <w:p w14:paraId="620907BA" w14:textId="47C5490F" w:rsidR="00D138B3" w:rsidRPr="00755085" w:rsidRDefault="00D138B3" w:rsidP="00D84BA2">
                      <w:pPr>
                        <w:pStyle w:val="Paragraphedeliste"/>
                        <w:numPr>
                          <w:ilvl w:val="0"/>
                          <w:numId w:val="22"/>
                        </w:numPr>
                        <w:jc w:val="left"/>
                        <w:rPr>
                          <w:color w:val="000000" w:themeColor="text1"/>
                          <w:lang w:val="fr-FR"/>
                        </w:rPr>
                      </w:pPr>
                      <w:r>
                        <w:rPr>
                          <w:color w:val="000000" w:themeColor="text1"/>
                          <w:lang w:val="fr-FR"/>
                        </w:rPr>
                        <w:t>Toujours v</w:t>
                      </w:r>
                      <w:r w:rsidRPr="00755085">
                        <w:rPr>
                          <w:color w:val="000000" w:themeColor="text1"/>
                          <w:lang w:val="fr-FR"/>
                        </w:rPr>
                        <w:t xml:space="preserve">érifier la concordance avec </w:t>
                      </w:r>
                      <w:r w:rsidRPr="00755085">
                        <w:rPr>
                          <w:b/>
                          <w:color w:val="000000" w:themeColor="text1"/>
                          <w:lang w:val="fr-FR"/>
                        </w:rPr>
                        <w:t xml:space="preserve">au moins 1 document de référence </w:t>
                      </w:r>
                      <w:r w:rsidRPr="00755085">
                        <w:rPr>
                          <w:color w:val="000000" w:themeColor="text1"/>
                          <w:lang w:val="fr-FR"/>
                        </w:rPr>
                        <w:t>(dossier médical, programme opératoire, etc.)</w:t>
                      </w:r>
                    </w:p>
                    <w:p w14:paraId="0F7A44B6" w14:textId="4DB4BC13" w:rsidR="00D138B3" w:rsidRPr="00755085" w:rsidRDefault="00727ED0" w:rsidP="00D84BA2">
                      <w:pPr>
                        <w:pStyle w:val="Paragraphedeliste"/>
                        <w:numPr>
                          <w:ilvl w:val="0"/>
                          <w:numId w:val="22"/>
                        </w:numPr>
                        <w:jc w:val="left"/>
                        <w:rPr>
                          <w:color w:val="000000" w:themeColor="text1"/>
                          <w:lang w:val="fr-FR"/>
                        </w:rPr>
                      </w:pPr>
                      <w:r>
                        <w:rPr>
                          <w:color w:val="000000" w:themeColor="text1"/>
                          <w:lang w:val="fr-FR"/>
                        </w:rPr>
                        <w:t>Définir dans l</w:t>
                      </w:r>
                      <w:r w:rsidR="00D138B3" w:rsidRPr="00755085">
                        <w:rPr>
                          <w:color w:val="000000" w:themeColor="text1"/>
                          <w:lang w:val="fr-FR"/>
                        </w:rPr>
                        <w:t>es directives la façon de procéder aux vérifications</w:t>
                      </w:r>
                    </w:p>
                    <w:p w14:paraId="60AAC14C" w14:textId="3B107111" w:rsidR="00D138B3" w:rsidRPr="00755085" w:rsidRDefault="00B93DBC" w:rsidP="00D84BA2">
                      <w:pPr>
                        <w:pStyle w:val="Paragraphedeliste"/>
                        <w:numPr>
                          <w:ilvl w:val="0"/>
                          <w:numId w:val="22"/>
                        </w:numPr>
                        <w:jc w:val="left"/>
                        <w:rPr>
                          <w:color w:val="000000" w:themeColor="text1"/>
                          <w:lang w:val="fr-FR"/>
                        </w:rPr>
                      </w:pPr>
                      <w:r>
                        <w:rPr>
                          <w:b/>
                          <w:color w:val="000000" w:themeColor="text1"/>
                          <w:lang w:val="fr-FR"/>
                        </w:rPr>
                        <w:t>Nota bene</w:t>
                      </w:r>
                      <w:r w:rsidR="00D138B3" w:rsidRPr="00755085">
                        <w:rPr>
                          <w:b/>
                          <w:color w:val="000000" w:themeColor="text1"/>
                          <w:lang w:val="fr-FR"/>
                        </w:rPr>
                        <w:t xml:space="preserve"> : </w:t>
                      </w:r>
                      <w:r w:rsidR="00D138B3" w:rsidRPr="00755085">
                        <w:rPr>
                          <w:color w:val="000000" w:themeColor="text1"/>
                          <w:lang w:val="fr-FR"/>
                        </w:rPr>
                        <w:t xml:space="preserve">préciser dans les directives la marche à suivre lorsqu’un point n’est pas rempli (p. ex. absence de marquage) et </w:t>
                      </w:r>
                      <w:r w:rsidR="0057392E">
                        <w:rPr>
                          <w:color w:val="000000" w:themeColor="text1"/>
                          <w:lang w:val="fr-FR"/>
                        </w:rPr>
                        <w:t xml:space="preserve">les interventions </w:t>
                      </w:r>
                      <w:r w:rsidR="00D138B3" w:rsidRPr="00755085">
                        <w:rPr>
                          <w:color w:val="000000" w:themeColor="text1"/>
                          <w:lang w:val="fr-FR"/>
                        </w:rPr>
                        <w:t xml:space="preserve">pour </w:t>
                      </w:r>
                      <w:r w:rsidR="0057392E">
                        <w:rPr>
                          <w:color w:val="000000" w:themeColor="text1"/>
                          <w:lang w:val="fr-FR"/>
                        </w:rPr>
                        <w:t>lesquelles</w:t>
                      </w:r>
                      <w:r w:rsidR="00D138B3" w:rsidRPr="00755085">
                        <w:rPr>
                          <w:color w:val="000000" w:themeColor="text1"/>
                          <w:lang w:val="fr-FR"/>
                        </w:rPr>
                        <w:t xml:space="preserve"> des exceptions sont admises (p. ex. marquage pour les opérations gynécologiques)</w:t>
                      </w:r>
                    </w:p>
                    <w:p w14:paraId="11C66FE2" w14:textId="77777777" w:rsidR="00D138B3" w:rsidRPr="00EA2334" w:rsidRDefault="00D138B3" w:rsidP="00D84BA2">
                      <w:pPr>
                        <w:pStyle w:val="Paragraphedeliste"/>
                        <w:numPr>
                          <w:ilvl w:val="0"/>
                          <w:numId w:val="22"/>
                        </w:numPr>
                        <w:jc w:val="left"/>
                        <w:rPr>
                          <w:color w:val="000000" w:themeColor="text1"/>
                        </w:rPr>
                      </w:pPr>
                    </w:p>
                    <w:p w14:paraId="04BEDA77" w14:textId="77777777" w:rsidR="00D138B3" w:rsidRDefault="00D138B3" w:rsidP="00D84BA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61BACB8" w14:textId="77777777" w:rsidR="00DB0B63" w:rsidRPr="00892661" w:rsidRDefault="00DB0B63" w:rsidP="00DB0B63">
      <w:pPr>
        <w:rPr>
          <w:lang w:val="fr-FR"/>
        </w:rPr>
      </w:pPr>
    </w:p>
    <w:p w14:paraId="2EBDDAF9" w14:textId="77777777" w:rsidR="00DB0B63" w:rsidRPr="00892661" w:rsidRDefault="00DB0B63" w:rsidP="00DB0B63">
      <w:pPr>
        <w:rPr>
          <w:lang w:val="fr-FR"/>
        </w:rPr>
      </w:pPr>
    </w:p>
    <w:p w14:paraId="44864AEA" w14:textId="77777777" w:rsidR="00DB0B63" w:rsidRPr="00892661" w:rsidRDefault="00DB0B63" w:rsidP="00DB0B63">
      <w:pPr>
        <w:rPr>
          <w:lang w:val="fr-FR"/>
        </w:rPr>
      </w:pPr>
    </w:p>
    <w:p w14:paraId="6EF4BF48" w14:textId="77777777" w:rsidR="00DB0B63" w:rsidRPr="00892661" w:rsidRDefault="00DB0B63" w:rsidP="00DB0B63">
      <w:pPr>
        <w:rPr>
          <w:lang w:val="fr-FR"/>
        </w:rPr>
      </w:pPr>
    </w:p>
    <w:p w14:paraId="3E5B29EA" w14:textId="77777777" w:rsidR="00DB0B63" w:rsidRPr="00892661" w:rsidRDefault="00DB0B63" w:rsidP="00DB0B63">
      <w:pPr>
        <w:rPr>
          <w:lang w:val="fr-FR"/>
        </w:rPr>
      </w:pPr>
    </w:p>
    <w:p w14:paraId="4A63BA1E" w14:textId="77777777" w:rsidR="00DB0B63" w:rsidRPr="00892661" w:rsidRDefault="00DB0B63" w:rsidP="00DB0B63">
      <w:pPr>
        <w:rPr>
          <w:lang w:val="fr-FR"/>
        </w:rPr>
      </w:pPr>
    </w:p>
    <w:p w14:paraId="6EE7EF01" w14:textId="12012AFD" w:rsidR="00DB0B63" w:rsidRPr="00892661" w:rsidRDefault="008815BC" w:rsidP="00DB0B63">
      <w:pPr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25F0A97" wp14:editId="7CABE88E">
                <wp:simplePos x="0" y="0"/>
                <wp:positionH relativeFrom="column">
                  <wp:posOffset>3268960</wp:posOffset>
                </wp:positionH>
                <wp:positionV relativeFrom="paragraph">
                  <wp:posOffset>38697</wp:posOffset>
                </wp:positionV>
                <wp:extent cx="2954655" cy="532130"/>
                <wp:effectExtent l="0" t="0" r="17145" b="20320"/>
                <wp:wrapNone/>
                <wp:docPr id="502" name="Rechteck 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4655" cy="5321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502" o:spid="_x0000_s1026" style="position:absolute;margin-left:257.4pt;margin-top:3.05pt;width:232.65pt;height:41.9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" filled="f" strokecolor="red" strokeweight="2pt"/>
            </w:pict>
          </mc:Fallback>
        </mc:AlternateContent>
      </w:r>
    </w:p>
    <w:p w14:paraId="52C8FEF6" w14:textId="77777777" w:rsidR="00DB0B63" w:rsidRPr="00892661" w:rsidRDefault="00DB0B63" w:rsidP="00DB0B63">
      <w:pPr>
        <w:rPr>
          <w:lang w:val="fr-FR"/>
        </w:rPr>
      </w:pPr>
    </w:p>
    <w:p w14:paraId="03E9F81D" w14:textId="77777777" w:rsidR="00DB0B63" w:rsidRPr="00892661" w:rsidRDefault="00DB0B63" w:rsidP="00DB0B63">
      <w:pPr>
        <w:rPr>
          <w:lang w:val="fr-FR"/>
        </w:rPr>
      </w:pPr>
    </w:p>
    <w:p w14:paraId="41E034B8" w14:textId="51DAEED2" w:rsidR="00DB0B63" w:rsidRPr="00892661" w:rsidRDefault="008815BC" w:rsidP="00DB0B63">
      <w:pPr>
        <w:rPr>
          <w:lang w:val="fr-FR"/>
        </w:rPr>
      </w:pPr>
      <w:r w:rsidRPr="00892661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9EA4B7B" wp14:editId="35760443">
                <wp:simplePos x="0" y="0"/>
                <wp:positionH relativeFrom="column">
                  <wp:posOffset>3268960</wp:posOffset>
                </wp:positionH>
                <wp:positionV relativeFrom="paragraph">
                  <wp:posOffset>94710</wp:posOffset>
                </wp:positionV>
                <wp:extent cx="2954655" cy="532130"/>
                <wp:effectExtent l="0" t="0" r="17145" b="20320"/>
                <wp:wrapNone/>
                <wp:docPr id="503" name="Rechteck 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4655" cy="5321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503" o:spid="_x0000_s1026" style="position:absolute;margin-left:257.4pt;margin-top:7.45pt;width:232.65pt;height:41.9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" filled="f" strokecolor="red" strokeweight="2pt"/>
            </w:pict>
          </mc:Fallback>
        </mc:AlternateContent>
      </w:r>
    </w:p>
    <w:p w14:paraId="51535BEC" w14:textId="77777777" w:rsidR="00D84BA2" w:rsidRPr="00892661" w:rsidRDefault="00D84BA2" w:rsidP="00DB0B63">
      <w:pPr>
        <w:rPr>
          <w:lang w:val="fr-FR"/>
        </w:rPr>
      </w:pPr>
    </w:p>
    <w:p w14:paraId="05FA47DA" w14:textId="77777777" w:rsidR="00D84BA2" w:rsidRPr="00892661" w:rsidRDefault="00D84BA2" w:rsidP="00DB0B63">
      <w:pPr>
        <w:rPr>
          <w:lang w:val="fr-FR"/>
        </w:rPr>
      </w:pPr>
    </w:p>
    <w:p w14:paraId="6DA324E0" w14:textId="77777777" w:rsidR="00D84BA2" w:rsidRPr="00892661" w:rsidRDefault="00D84BA2" w:rsidP="00DB0B63">
      <w:pPr>
        <w:rPr>
          <w:lang w:val="fr-FR"/>
        </w:rPr>
      </w:pPr>
    </w:p>
    <w:p w14:paraId="26CA856F" w14:textId="77777777" w:rsidR="00422698" w:rsidRPr="00892661" w:rsidRDefault="00422698" w:rsidP="00DB0B63">
      <w:pPr>
        <w:rPr>
          <w:lang w:val="fr-FR"/>
        </w:rPr>
      </w:pPr>
    </w:p>
    <w:p w14:paraId="426DC811" w14:textId="77777777" w:rsidR="00422698" w:rsidRPr="00892661" w:rsidRDefault="00422698" w:rsidP="00DB0B63">
      <w:pPr>
        <w:rPr>
          <w:lang w:val="fr-FR"/>
        </w:rPr>
      </w:pPr>
    </w:p>
    <w:p w14:paraId="08A11EBA" w14:textId="5658B40A" w:rsidR="00422698" w:rsidRPr="00892661" w:rsidRDefault="00422698" w:rsidP="00422698">
      <w:pPr>
        <w:pStyle w:val="Aufzhlungszeichen"/>
        <w:numPr>
          <w:ilvl w:val="0"/>
          <w:numId w:val="0"/>
        </w:numPr>
        <w:ind w:left="360"/>
        <w:rPr>
          <w:lang w:val="en-AU"/>
        </w:rPr>
      </w:pPr>
      <w:r w:rsidRPr="00892661">
        <w:rPr>
          <w:lang w:val="en-AU"/>
        </w:rPr>
        <w:tab/>
      </w:r>
      <w:r w:rsidRPr="00892661">
        <w:rPr>
          <w:lang w:val="en-AU"/>
        </w:rPr>
        <w:tab/>
      </w:r>
      <w:r w:rsidRPr="00892661">
        <w:rPr>
          <w:lang w:val="en-AU"/>
        </w:rPr>
        <w:tab/>
      </w:r>
      <w:r w:rsidRPr="00892661">
        <w:rPr>
          <w:lang w:val="en-AU"/>
        </w:rPr>
        <w:tab/>
      </w:r>
      <w:r w:rsidRPr="00892661">
        <w:rPr>
          <w:lang w:val="en-AU"/>
        </w:rPr>
        <w:tab/>
      </w:r>
      <w:r w:rsidRPr="00892661">
        <w:rPr>
          <w:lang w:val="en-AU"/>
        </w:rPr>
        <w:tab/>
      </w:r>
      <w:r w:rsidRPr="00892661">
        <w:rPr>
          <w:lang w:val="en-AU"/>
        </w:rPr>
        <w:tab/>
      </w:r>
      <w:r w:rsidR="0089379D" w:rsidRPr="00892661">
        <w:rPr>
          <w:lang w:val="en-AU"/>
        </w:rPr>
        <w:t>Ill</w:t>
      </w:r>
      <w:r w:rsidRPr="00892661">
        <w:rPr>
          <w:lang w:val="en-AU"/>
        </w:rPr>
        <w:t xml:space="preserve">. </w:t>
      </w:r>
      <w:r w:rsidR="00E86FC8" w:rsidRPr="00892661">
        <w:rPr>
          <w:lang w:val="en-AU"/>
        </w:rPr>
        <w:t>6</w:t>
      </w:r>
      <w:r w:rsidR="00F92200" w:rsidRPr="00892661">
        <w:rPr>
          <w:lang w:val="en-AU"/>
        </w:rPr>
        <w:t> </w:t>
      </w:r>
      <w:r w:rsidRPr="00892661">
        <w:rPr>
          <w:lang w:val="en-AU"/>
        </w:rPr>
        <w:t xml:space="preserve">: Team </w:t>
      </w:r>
      <w:r w:rsidR="007A4E63" w:rsidRPr="00892661">
        <w:rPr>
          <w:lang w:val="en-AU"/>
        </w:rPr>
        <w:t xml:space="preserve">time out, check-list </w:t>
      </w:r>
      <w:proofErr w:type="spellStart"/>
      <w:r w:rsidR="008815BC" w:rsidRPr="00892661">
        <w:rPr>
          <w:lang w:val="en-AU"/>
        </w:rPr>
        <w:t>hôpital</w:t>
      </w:r>
      <w:proofErr w:type="spellEnd"/>
      <w:r w:rsidR="008815BC" w:rsidRPr="00892661">
        <w:rPr>
          <w:lang w:val="en-AU"/>
        </w:rPr>
        <w:t xml:space="preserve"> </w:t>
      </w:r>
      <w:proofErr w:type="spellStart"/>
      <w:r w:rsidR="008815BC" w:rsidRPr="00892661">
        <w:rPr>
          <w:lang w:val="en-AU"/>
        </w:rPr>
        <w:t>fribourgeois</w:t>
      </w:r>
      <w:proofErr w:type="spellEnd"/>
    </w:p>
    <w:p w14:paraId="28248449" w14:textId="77777777" w:rsidR="00422698" w:rsidRPr="00892661" w:rsidRDefault="00422698" w:rsidP="00DB0B63">
      <w:pPr>
        <w:rPr>
          <w:lang w:val="en-AU"/>
        </w:rPr>
      </w:pPr>
    </w:p>
    <w:p w14:paraId="1BF3BFA3" w14:textId="77777777" w:rsidR="00422698" w:rsidRPr="00892661" w:rsidRDefault="00422698" w:rsidP="00DB0B63">
      <w:pPr>
        <w:rPr>
          <w:lang w:val="en-AU"/>
        </w:rPr>
      </w:pPr>
    </w:p>
    <w:p w14:paraId="710B7EE4" w14:textId="2C5F51A5" w:rsidR="00DB0B63" w:rsidRPr="00892661" w:rsidRDefault="007627A1" w:rsidP="00DB0B63">
      <w:pPr>
        <w:rPr>
          <w:u w:val="single"/>
          <w:lang w:val="fr-FR"/>
        </w:rPr>
      </w:pPr>
      <w:r w:rsidRPr="00892661">
        <w:rPr>
          <w:u w:val="single"/>
          <w:lang w:val="fr-FR"/>
        </w:rPr>
        <w:t>Exemples de points ajoutés par les hôpitaux pilotes</w:t>
      </w:r>
      <w:r w:rsidRPr="00892661">
        <w:rPr>
          <w:lang w:val="fr-FR"/>
        </w:rPr>
        <w:t> :</w:t>
      </w:r>
    </w:p>
    <w:p w14:paraId="610FF73F" w14:textId="2FDC0F34" w:rsidR="00DB0B63" w:rsidRPr="00892661" w:rsidRDefault="00661E5E" w:rsidP="00DB0B63">
      <w:pPr>
        <w:pStyle w:val="Listenabsatz"/>
        <w:numPr>
          <w:ilvl w:val="0"/>
          <w:numId w:val="26"/>
        </w:numPr>
        <w:rPr>
          <w:lang w:val="fr-FR"/>
        </w:rPr>
      </w:pPr>
      <w:r w:rsidRPr="00892661">
        <w:rPr>
          <w:lang w:val="fr-FR"/>
        </w:rPr>
        <w:t>Risques peropératoires particuliers</w:t>
      </w:r>
      <w:r w:rsidR="00E47E80" w:rsidRPr="00892661">
        <w:rPr>
          <w:lang w:val="fr-FR"/>
        </w:rPr>
        <w:t xml:space="preserve"> / Critical </w:t>
      </w:r>
      <w:proofErr w:type="spellStart"/>
      <w:r w:rsidR="00E47E80" w:rsidRPr="00892661">
        <w:rPr>
          <w:lang w:val="fr-FR"/>
        </w:rPr>
        <w:t>e</w:t>
      </w:r>
      <w:r w:rsidR="00642D27" w:rsidRPr="00892661">
        <w:rPr>
          <w:lang w:val="fr-FR"/>
        </w:rPr>
        <w:t>vents</w:t>
      </w:r>
      <w:proofErr w:type="spellEnd"/>
    </w:p>
    <w:p w14:paraId="3C8D26FF" w14:textId="2292A916" w:rsidR="002420F5" w:rsidRPr="00892661" w:rsidRDefault="007E1E18" w:rsidP="00DB0B63">
      <w:pPr>
        <w:pStyle w:val="Listenabsatz"/>
        <w:numPr>
          <w:ilvl w:val="0"/>
          <w:numId w:val="26"/>
        </w:numPr>
        <w:rPr>
          <w:lang w:val="fr-FR"/>
        </w:rPr>
      </w:pPr>
      <w:r w:rsidRPr="00892661">
        <w:rPr>
          <w:lang w:val="fr-FR"/>
        </w:rPr>
        <w:t>Bracelet d’identification du patient</w:t>
      </w:r>
    </w:p>
    <w:p w14:paraId="0E1DC8D3" w14:textId="2E23C480" w:rsidR="00642D27" w:rsidRPr="00892661" w:rsidRDefault="007E1E18" w:rsidP="00DB0B63">
      <w:pPr>
        <w:pStyle w:val="Listenabsatz"/>
        <w:numPr>
          <w:ilvl w:val="0"/>
          <w:numId w:val="26"/>
        </w:numPr>
        <w:rPr>
          <w:lang w:val="fr-FR"/>
        </w:rPr>
      </w:pPr>
      <w:r w:rsidRPr="00892661">
        <w:rPr>
          <w:lang w:val="fr-FR"/>
        </w:rPr>
        <w:t>Mesures de précaution</w:t>
      </w:r>
      <w:r w:rsidR="00642D27" w:rsidRPr="00892661">
        <w:rPr>
          <w:lang w:val="fr-FR"/>
        </w:rPr>
        <w:t xml:space="preserve"> </w:t>
      </w:r>
      <w:r w:rsidRPr="00892661">
        <w:rPr>
          <w:lang w:val="fr-FR"/>
        </w:rPr>
        <w:t>pour l’équipe</w:t>
      </w:r>
    </w:p>
    <w:p w14:paraId="27AE055E" w14:textId="162CA064" w:rsidR="00642D27" w:rsidRPr="00892661" w:rsidRDefault="00D301BB" w:rsidP="00DB0B63">
      <w:pPr>
        <w:pStyle w:val="Listenabsatz"/>
        <w:numPr>
          <w:ilvl w:val="0"/>
          <w:numId w:val="26"/>
        </w:numPr>
        <w:rPr>
          <w:lang w:val="fr-FR"/>
        </w:rPr>
      </w:pPr>
      <w:r w:rsidRPr="00892661">
        <w:rPr>
          <w:lang w:val="fr-FR"/>
        </w:rPr>
        <w:t>Problème de coagulation</w:t>
      </w:r>
      <w:r w:rsidR="00642D27" w:rsidRPr="00892661">
        <w:rPr>
          <w:lang w:val="fr-FR"/>
        </w:rPr>
        <w:t xml:space="preserve"> / </w:t>
      </w:r>
      <w:r w:rsidR="00D33EF8" w:rsidRPr="00892661">
        <w:rPr>
          <w:lang w:val="fr-FR"/>
        </w:rPr>
        <w:t>Anticoagul</w:t>
      </w:r>
      <w:r w:rsidR="00772187" w:rsidRPr="00892661">
        <w:rPr>
          <w:lang w:val="fr-FR"/>
        </w:rPr>
        <w:t>ation</w:t>
      </w:r>
    </w:p>
    <w:p w14:paraId="5A10C243" w14:textId="5818E603" w:rsidR="00642D27" w:rsidRPr="00892661" w:rsidRDefault="002873C0" w:rsidP="00DB0B63">
      <w:pPr>
        <w:pStyle w:val="Listenabsatz"/>
        <w:numPr>
          <w:ilvl w:val="0"/>
          <w:numId w:val="26"/>
        </w:numPr>
        <w:rPr>
          <w:lang w:val="fr-FR"/>
        </w:rPr>
      </w:pPr>
      <w:r w:rsidRPr="00892661">
        <w:rPr>
          <w:lang w:val="fr-FR"/>
        </w:rPr>
        <w:t>Microscope pour la chirurgie ORL</w:t>
      </w:r>
    </w:p>
    <w:p w14:paraId="4FF95962" w14:textId="1B4094F6" w:rsidR="00642D27" w:rsidRPr="00892661" w:rsidRDefault="0034279D" w:rsidP="00DB0B63">
      <w:pPr>
        <w:pStyle w:val="Listenabsatz"/>
        <w:numPr>
          <w:ilvl w:val="0"/>
          <w:numId w:val="26"/>
        </w:numPr>
        <w:rPr>
          <w:lang w:val="fr-FR"/>
        </w:rPr>
      </w:pPr>
      <w:r w:rsidRPr="00892661">
        <w:rPr>
          <w:lang w:val="fr-FR"/>
        </w:rPr>
        <w:t>Questions</w:t>
      </w:r>
      <w:r w:rsidR="00642D27" w:rsidRPr="00892661">
        <w:rPr>
          <w:lang w:val="fr-FR"/>
        </w:rPr>
        <w:t xml:space="preserve"> / </w:t>
      </w:r>
      <w:r w:rsidRPr="00892661">
        <w:rPr>
          <w:lang w:val="fr-FR"/>
        </w:rPr>
        <w:t>objections au sein de l’équipe</w:t>
      </w:r>
    </w:p>
    <w:p w14:paraId="2BE6E4A9" w14:textId="77777777" w:rsidR="00974C09" w:rsidRPr="00892661" w:rsidRDefault="00974C09" w:rsidP="00974C09">
      <w:pPr>
        <w:pStyle w:val="Listenabsatz"/>
        <w:numPr>
          <w:ilvl w:val="0"/>
          <w:numId w:val="26"/>
        </w:numPr>
        <w:rPr>
          <w:lang w:val="fr-FR"/>
        </w:rPr>
      </w:pPr>
      <w:r w:rsidRPr="00892661">
        <w:rPr>
          <w:lang w:val="fr-FR"/>
        </w:rPr>
        <w:t>Pacemaker</w:t>
      </w:r>
    </w:p>
    <w:p w14:paraId="53DEFBFD" w14:textId="5F0BF847" w:rsidR="00974C09" w:rsidRPr="00892661" w:rsidRDefault="000473E2" w:rsidP="00974C09">
      <w:pPr>
        <w:pStyle w:val="Listenabsatz"/>
        <w:numPr>
          <w:ilvl w:val="0"/>
          <w:numId w:val="26"/>
        </w:numPr>
        <w:rPr>
          <w:lang w:val="fr-FR"/>
        </w:rPr>
      </w:pPr>
      <w:r w:rsidRPr="00892661">
        <w:rPr>
          <w:lang w:val="fr-FR"/>
        </w:rPr>
        <w:t>T</w:t>
      </w:r>
      <w:r w:rsidR="002B0BF3" w:rsidRPr="00892661">
        <w:rPr>
          <w:lang w:val="fr-FR"/>
        </w:rPr>
        <w:t>eam time o</w:t>
      </w:r>
      <w:r w:rsidRPr="00892661">
        <w:rPr>
          <w:lang w:val="fr-FR"/>
        </w:rPr>
        <w:t>ut terminé (</w:t>
      </w:r>
      <w:r w:rsidR="002B0BF3" w:rsidRPr="00892661">
        <w:rPr>
          <w:lang w:val="fr-FR"/>
        </w:rPr>
        <w:t xml:space="preserve">pour </w:t>
      </w:r>
      <w:r w:rsidR="003F4404" w:rsidRPr="00892661">
        <w:rPr>
          <w:lang w:val="fr-FR"/>
        </w:rPr>
        <w:t>clore</w:t>
      </w:r>
      <w:r w:rsidRPr="00892661">
        <w:rPr>
          <w:lang w:val="fr-FR"/>
        </w:rPr>
        <w:t xml:space="preserve"> la procédure</w:t>
      </w:r>
      <w:r w:rsidR="00974C09" w:rsidRPr="00892661">
        <w:rPr>
          <w:lang w:val="fr-FR"/>
        </w:rPr>
        <w:t xml:space="preserve">) </w:t>
      </w:r>
    </w:p>
    <w:p w14:paraId="2C75F586" w14:textId="5EB0BA1D" w:rsidR="004215B5" w:rsidRPr="00892661" w:rsidRDefault="00152632" w:rsidP="00974C09">
      <w:pPr>
        <w:pStyle w:val="Listenabsatz"/>
        <w:numPr>
          <w:ilvl w:val="0"/>
          <w:numId w:val="26"/>
        </w:numPr>
        <w:rPr>
          <w:lang w:val="fr-FR"/>
        </w:rPr>
      </w:pPr>
      <w:r w:rsidRPr="00892661">
        <w:rPr>
          <w:lang w:val="fr-FR"/>
        </w:rPr>
        <w:t>Points spécifiques pour les sage</w:t>
      </w:r>
      <w:r w:rsidR="00831CE9" w:rsidRPr="00892661">
        <w:rPr>
          <w:lang w:val="fr-FR"/>
        </w:rPr>
        <w:t>s</w:t>
      </w:r>
      <w:r w:rsidRPr="00892661">
        <w:rPr>
          <w:lang w:val="fr-FR"/>
        </w:rPr>
        <w:t>-femmes sur la check-list gyn</w:t>
      </w:r>
      <w:r w:rsidR="00050059" w:rsidRPr="00892661">
        <w:rPr>
          <w:lang w:val="fr-FR"/>
        </w:rPr>
        <w:t>écologie/obstétrique</w:t>
      </w:r>
    </w:p>
    <w:p w14:paraId="16A3CE39" w14:textId="6C399937" w:rsidR="00DB0B63" w:rsidRPr="00892661" w:rsidRDefault="00050059" w:rsidP="0018707A">
      <w:pPr>
        <w:pStyle w:val="Listenabsatz"/>
        <w:numPr>
          <w:ilvl w:val="0"/>
          <w:numId w:val="26"/>
        </w:numPr>
        <w:rPr>
          <w:lang w:val="fr-FR"/>
        </w:rPr>
      </w:pPr>
      <w:r w:rsidRPr="00892661">
        <w:rPr>
          <w:lang w:val="fr-FR"/>
        </w:rPr>
        <w:t>e</w:t>
      </w:r>
      <w:r w:rsidR="00642D27" w:rsidRPr="00892661">
        <w:rPr>
          <w:lang w:val="fr-FR"/>
        </w:rPr>
        <w:t>tc.</w:t>
      </w:r>
      <w:r w:rsidR="0018707A" w:rsidRPr="00892661">
        <w:rPr>
          <w:lang w:val="fr-FR"/>
        </w:rPr>
        <w:br w:type="page"/>
      </w:r>
    </w:p>
    <w:p w14:paraId="686890DA" w14:textId="5F3324EF" w:rsidR="004A7660" w:rsidRPr="00892661" w:rsidRDefault="00E86FC8" w:rsidP="004A7660">
      <w:pPr>
        <w:pStyle w:val="berschrift2"/>
        <w:rPr>
          <w:lang w:val="fr-FR"/>
        </w:rPr>
      </w:pPr>
      <w:r w:rsidRPr="00892661">
        <w:rPr>
          <w:noProof/>
          <w:lang w:eastAsia="de-CH"/>
        </w:rPr>
        <w:lastRenderedPageBreak/>
        <w:drawing>
          <wp:anchor distT="0" distB="0" distL="114300" distR="114300" simplePos="0" relativeHeight="251735040" behindDoc="1" locked="0" layoutInCell="1" allowOverlap="1" wp14:anchorId="53BCF576" wp14:editId="74CEEF41">
            <wp:simplePos x="0" y="0"/>
            <wp:positionH relativeFrom="column">
              <wp:posOffset>3442335</wp:posOffset>
            </wp:positionH>
            <wp:positionV relativeFrom="paragraph">
              <wp:posOffset>16510</wp:posOffset>
            </wp:positionV>
            <wp:extent cx="2555240" cy="4835525"/>
            <wp:effectExtent l="0" t="0" r="0" b="3175"/>
            <wp:wrapTight wrapText="bothSides">
              <wp:wrapPolygon edited="0">
                <wp:start x="0" y="0"/>
                <wp:lineTo x="0" y="21529"/>
                <wp:lineTo x="21417" y="21529"/>
                <wp:lineTo x="21417" y="0"/>
                <wp:lineTo x="0" y="0"/>
              </wp:wrapPolygon>
            </wp:wrapTight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524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4215B5" w:rsidRPr="00892661">
        <w:rPr>
          <w:lang w:val="fr-FR"/>
        </w:rPr>
        <w:t>Sign</w:t>
      </w:r>
      <w:proofErr w:type="spellEnd"/>
      <w:r w:rsidR="00802DF4" w:rsidRPr="00892661">
        <w:rPr>
          <w:lang w:val="fr-FR"/>
        </w:rPr>
        <w:t xml:space="preserve"> o</w:t>
      </w:r>
      <w:r w:rsidR="004A7660" w:rsidRPr="00892661">
        <w:rPr>
          <w:lang w:val="fr-FR"/>
        </w:rPr>
        <w:t>ut</w:t>
      </w:r>
    </w:p>
    <w:p w14:paraId="0E89DE1B" w14:textId="77777777" w:rsidR="00DD4BD3" w:rsidRPr="00892661" w:rsidRDefault="00DD4BD3" w:rsidP="00DB0B63">
      <w:pPr>
        <w:rPr>
          <w:lang w:val="fr-FR"/>
        </w:rPr>
      </w:pPr>
    </w:p>
    <w:p w14:paraId="5A1A5C4B" w14:textId="27400CAE" w:rsidR="00DA3A20" w:rsidRPr="00892661" w:rsidRDefault="00DA3A20" w:rsidP="00DB0B63">
      <w:pPr>
        <w:rPr>
          <w:lang w:val="fr-FR"/>
        </w:rPr>
      </w:pPr>
    </w:p>
    <w:p w14:paraId="405382B6" w14:textId="77777777" w:rsidR="00DA3A20" w:rsidRPr="00892661" w:rsidRDefault="00842D30" w:rsidP="00DB0B63">
      <w:pPr>
        <w:rPr>
          <w:lang w:val="fr-FR"/>
        </w:rPr>
      </w:pPr>
      <w:r w:rsidRPr="00892661">
        <w:rPr>
          <w:noProof/>
          <w:lang w:eastAsia="de-CH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0CC4FFBC" wp14:editId="4CC82923">
                <wp:simplePos x="0" y="0"/>
                <wp:positionH relativeFrom="column">
                  <wp:posOffset>-108860</wp:posOffset>
                </wp:positionH>
                <wp:positionV relativeFrom="paragraph">
                  <wp:posOffset>65329</wp:posOffset>
                </wp:positionV>
                <wp:extent cx="6104255" cy="3493828"/>
                <wp:effectExtent l="0" t="0" r="10795" b="11430"/>
                <wp:wrapNone/>
                <wp:docPr id="480" name="Gruppieren 4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4255" cy="3493828"/>
                          <a:chOff x="0" y="578040"/>
                          <a:chExt cx="6104318" cy="3493829"/>
                        </a:xfrm>
                      </wpg:grpSpPr>
                      <wps:wsp>
                        <wps:cNvPr id="486" name="Abgerundetes Rechteck 486"/>
                        <wps:cNvSpPr/>
                        <wps:spPr>
                          <a:xfrm>
                            <a:off x="0" y="2457184"/>
                            <a:ext cx="3429000" cy="1614685"/>
                          </a:xfrm>
                          <a:prstGeom prst="roundRect">
                            <a:avLst/>
                          </a:prstGeom>
                          <a:solidFill>
                            <a:schemeClr val="bg1">
                              <a:lumMod val="95000"/>
                            </a:schemeClr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5C171D6" w14:textId="38763E1F" w:rsidR="00D138B3" w:rsidRPr="00755085" w:rsidRDefault="00D138B3" w:rsidP="004A7660">
                              <w:pPr>
                                <w:jc w:val="left"/>
                                <w:rPr>
                                  <w:b/>
                                  <w:color w:val="FF0000"/>
                                  <w:lang w:val="fr-FR"/>
                                </w:rPr>
                              </w:pPr>
                              <w:r w:rsidRPr="00755085">
                                <w:rPr>
                                  <w:b/>
                                  <w:color w:val="FF0000"/>
                                  <w:lang w:val="fr-FR"/>
                                </w:rPr>
                                <w:t>Vérifications de sécurité :</w:t>
                              </w:r>
                            </w:p>
                            <w:p w14:paraId="2939071E" w14:textId="66E5F6BA" w:rsidR="00D138B3" w:rsidRPr="00755085" w:rsidRDefault="00D138B3" w:rsidP="00C14F82">
                              <w:pPr>
                                <w:pStyle w:val="Listenabsatz"/>
                                <w:numPr>
                                  <w:ilvl w:val="0"/>
                                  <w:numId w:val="22"/>
                                </w:numPr>
                                <w:jc w:val="left"/>
                                <w:rPr>
                                  <w:color w:val="000000" w:themeColor="text1"/>
                                  <w:lang w:val="fr-FR"/>
                                </w:rPr>
                              </w:pPr>
                              <w:r>
                                <w:rPr>
                                  <w:color w:val="000000" w:themeColor="text1"/>
                                  <w:lang w:val="fr-FR"/>
                                </w:rPr>
                                <w:t>Confirmer le décompte correct des instruments, compresses, etc. ainsi que l’étiquetage correct</w:t>
                              </w:r>
                              <w:r w:rsidRPr="00755085">
                                <w:rPr>
                                  <w:color w:val="000000" w:themeColor="text1"/>
                                  <w:lang w:val="fr-FR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 w:themeColor="text1"/>
                                  <w:lang w:val="fr-FR"/>
                                </w:rPr>
                                <w:t>des prélèvements</w:t>
                              </w:r>
                            </w:p>
                            <w:p w14:paraId="0BD2E4B7" w14:textId="17BC06E1" w:rsidR="00D138B3" w:rsidRPr="00755085" w:rsidRDefault="001406BF" w:rsidP="00C14F82">
                              <w:pPr>
                                <w:pStyle w:val="Listenabsatz"/>
                                <w:numPr>
                                  <w:ilvl w:val="0"/>
                                  <w:numId w:val="22"/>
                                </w:numPr>
                                <w:jc w:val="left"/>
                                <w:rPr>
                                  <w:color w:val="000000" w:themeColor="text1"/>
                                  <w:lang w:val="fr-FR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  <w:lang w:val="fr-FR"/>
                                </w:rPr>
                                <w:t>Nota bene</w:t>
                              </w:r>
                              <w:r w:rsidR="00D138B3" w:rsidRPr="00755085">
                                <w:rPr>
                                  <w:b/>
                                  <w:color w:val="000000" w:themeColor="text1"/>
                                  <w:lang w:val="fr-FR"/>
                                </w:rPr>
                                <w:t> </w:t>
                              </w:r>
                              <w:r w:rsidR="00D138B3" w:rsidRPr="00755085">
                                <w:rPr>
                                  <w:color w:val="000000" w:themeColor="text1"/>
                                  <w:lang w:val="fr-FR"/>
                                </w:rPr>
                                <w:t xml:space="preserve">: préciser </w:t>
                              </w:r>
                              <w:r w:rsidR="00F92200">
                                <w:rPr>
                                  <w:color w:val="000000" w:themeColor="text1"/>
                                  <w:lang w:val="fr-FR"/>
                                </w:rPr>
                                <w:t>dans l</w:t>
                              </w:r>
                              <w:r w:rsidR="001E4369">
                                <w:rPr>
                                  <w:color w:val="000000" w:themeColor="text1"/>
                                  <w:lang w:val="fr-FR"/>
                                </w:rPr>
                                <w:t xml:space="preserve">es directives </w:t>
                              </w:r>
                              <w:r w:rsidR="00D138B3" w:rsidRPr="00755085">
                                <w:rPr>
                                  <w:color w:val="000000" w:themeColor="text1"/>
                                  <w:lang w:val="fr-FR"/>
                                </w:rPr>
                                <w:t xml:space="preserve">la </w:t>
                              </w:r>
                              <w:r w:rsidR="001D3404">
                                <w:rPr>
                                  <w:color w:val="000000" w:themeColor="text1"/>
                                  <w:lang w:val="fr-FR"/>
                                </w:rPr>
                                <w:t>marche</w:t>
                              </w:r>
                              <w:r w:rsidR="00B13472">
                                <w:rPr>
                                  <w:color w:val="000000" w:themeColor="text1"/>
                                  <w:lang w:val="fr-FR"/>
                                </w:rPr>
                                <w:t xml:space="preserve"> à suivre en cas de divergence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" name="Gruppieren 3"/>
                        <wpg:cNvGrpSpPr/>
                        <wpg:grpSpPr>
                          <a:xfrm>
                            <a:off x="0" y="578040"/>
                            <a:ext cx="6104318" cy="2677979"/>
                            <a:chOff x="0" y="-88710"/>
                            <a:chExt cx="6104318" cy="2677979"/>
                          </a:xfrm>
                        </wpg:grpSpPr>
                        <wps:wsp>
                          <wps:cNvPr id="485" name="Abgerundetes Rechteck 485"/>
                          <wps:cNvSpPr/>
                          <wps:spPr>
                            <a:xfrm>
                              <a:off x="0" y="-88710"/>
                              <a:ext cx="3429000" cy="1746061"/>
                            </a:xfrm>
                            <a:prstGeom prst="round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52245DA" w14:textId="06B39F34" w:rsidR="00D138B3" w:rsidRPr="00755085" w:rsidRDefault="00D138B3" w:rsidP="004A7660">
                                <w:pPr>
                                  <w:jc w:val="left"/>
                                  <w:rPr>
                                    <w:b/>
                                    <w:color w:val="00B050"/>
                                    <w:lang w:val="fr-FR"/>
                                  </w:rPr>
                                </w:pPr>
                                <w:r w:rsidRPr="00755085">
                                  <w:rPr>
                                    <w:b/>
                                    <w:color w:val="00B050"/>
                                    <w:lang w:val="fr-FR"/>
                                  </w:rPr>
                                  <w:t>Briefing</w:t>
                                </w:r>
                                <w:r w:rsidR="0075649F">
                                  <w:rPr>
                                    <w:b/>
                                    <w:color w:val="00B050"/>
                                    <w:lang w:val="fr-FR"/>
                                  </w:rPr>
                                  <w:t> </w:t>
                                </w:r>
                                <w:r w:rsidRPr="00755085">
                                  <w:rPr>
                                    <w:b/>
                                    <w:color w:val="00B050"/>
                                    <w:lang w:val="fr-FR"/>
                                  </w:rPr>
                                  <w:t xml:space="preserve">: </w:t>
                                </w:r>
                              </w:p>
                              <w:p w14:paraId="0EDE68EE" w14:textId="38269E61" w:rsidR="00D138B3" w:rsidRPr="00755085" w:rsidRDefault="00D138B3" w:rsidP="004A7660">
                                <w:pPr>
                                  <w:pStyle w:val="Listenabsatz"/>
                                  <w:numPr>
                                    <w:ilvl w:val="0"/>
                                    <w:numId w:val="24"/>
                                  </w:numPr>
                                  <w:ind w:left="567"/>
                                  <w:jc w:val="left"/>
                                  <w:rPr>
                                    <w:color w:val="000000" w:themeColor="text1"/>
                                    <w:lang w:val="fr-FR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lang w:val="fr-FR"/>
                                  </w:rPr>
                                  <w:t xml:space="preserve">Confirmer la nature exacte de l’acte chirurgical effectué, sachant qu’il peut y avoir eu des changements par rapport à </w:t>
                                </w:r>
                                <w:r w:rsidR="007B4B1B">
                                  <w:rPr>
                                    <w:color w:val="000000" w:themeColor="text1"/>
                                    <w:lang w:val="fr-FR"/>
                                  </w:rPr>
                                  <w:t>l’</w:t>
                                </w:r>
                                <w:r w:rsidR="00914EA2">
                                  <w:rPr>
                                    <w:color w:val="000000" w:themeColor="text1"/>
                                    <w:lang w:val="fr-FR"/>
                                  </w:rPr>
                                  <w:t>opération</w:t>
                                </w:r>
                                <w:r>
                                  <w:rPr>
                                    <w:color w:val="000000" w:themeColor="text1"/>
                                    <w:lang w:val="fr-FR"/>
                                  </w:rPr>
                                  <w:t xml:space="preserve"> prévue</w:t>
                                </w:r>
                              </w:p>
                              <w:p w14:paraId="36184125" w14:textId="55B22677" w:rsidR="00D138B3" w:rsidRDefault="00D138B3">
                                <w:pPr>
                                  <w:pStyle w:val="Listenabsatz"/>
                                  <w:numPr>
                                    <w:ilvl w:val="0"/>
                                    <w:numId w:val="24"/>
                                  </w:numPr>
                                  <w:ind w:left="567"/>
                                  <w:jc w:val="left"/>
                                  <w:rPr>
                                    <w:color w:val="000000" w:themeColor="text1"/>
                                    <w:lang w:val="fr-FR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lang w:val="fr-FR"/>
                                  </w:rPr>
                                  <w:t>Sig</w:t>
                                </w:r>
                                <w:r w:rsidR="00F92200">
                                  <w:rPr>
                                    <w:color w:val="000000" w:themeColor="text1"/>
                                    <w:lang w:val="fr-FR"/>
                                  </w:rPr>
                                  <w:t>naler les problèmes de matériel</w:t>
                                </w:r>
                                <w:r>
                                  <w:rPr>
                                    <w:color w:val="000000" w:themeColor="text1"/>
                                    <w:lang w:val="fr-FR"/>
                                  </w:rPr>
                                  <w:t xml:space="preserve"> afin qu’ils puissent être corrigés po</w:t>
                                </w:r>
                                <w:r w:rsidR="00C211D8">
                                  <w:rPr>
                                    <w:color w:val="000000" w:themeColor="text1"/>
                                    <w:lang w:val="fr-FR"/>
                                  </w:rPr>
                                  <w:t>ur les interventions suivantes</w:t>
                                </w:r>
                              </w:p>
                              <w:p w14:paraId="056C36CD" w14:textId="71135922" w:rsidR="00D138B3" w:rsidRPr="00755085" w:rsidRDefault="00952C9E">
                                <w:pPr>
                                  <w:pStyle w:val="Listenabsatz"/>
                                  <w:numPr>
                                    <w:ilvl w:val="0"/>
                                    <w:numId w:val="24"/>
                                  </w:numPr>
                                  <w:ind w:left="567"/>
                                  <w:jc w:val="left"/>
                                  <w:rPr>
                                    <w:color w:val="000000" w:themeColor="text1"/>
                                    <w:lang w:val="fr-FR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lang w:val="fr-FR"/>
                                  </w:rPr>
                                  <w:t>Examiner les</w:t>
                                </w:r>
                                <w:r w:rsidR="00D138B3">
                                  <w:rPr>
                                    <w:color w:val="000000" w:themeColor="text1"/>
                                    <w:lang w:val="fr-FR"/>
                                  </w:rPr>
                                  <w:t xml:space="preserve"> aspects importants pour la</w:t>
                                </w:r>
                                <w:r w:rsidR="00C211D8">
                                  <w:rPr>
                                    <w:color w:val="000000" w:themeColor="text1"/>
                                    <w:lang w:val="fr-FR"/>
                                  </w:rPr>
                                  <w:t xml:space="preserve"> prise en charge postopératoire</w:t>
                                </w:r>
                              </w:p>
                              <w:p w14:paraId="237EFCC3" w14:textId="77777777" w:rsidR="00D138B3" w:rsidRPr="00E86FC8" w:rsidRDefault="00D138B3" w:rsidP="004A7660">
                                <w:pPr>
                                  <w:jc w:val="center"/>
                                  <w:rPr>
                                    <w:lang w:val="fr-CH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88" name="Gruppieren 488"/>
                          <wpg:cNvGrpSpPr/>
                          <wpg:grpSpPr>
                            <a:xfrm>
                              <a:off x="3660083" y="159865"/>
                              <a:ext cx="2444235" cy="2429404"/>
                              <a:chOff x="40583" y="-535460"/>
                              <a:chExt cx="2444235" cy="2429404"/>
                            </a:xfrm>
                          </wpg:grpSpPr>
                          <wpg:grpSp>
                            <wpg:cNvPr id="484" name="Gruppieren 484"/>
                            <wpg:cNvGrpSpPr/>
                            <wpg:grpSpPr>
                              <a:xfrm>
                                <a:off x="40583" y="-271086"/>
                                <a:ext cx="2444235" cy="2165030"/>
                                <a:chOff x="40583" y="-242511"/>
                                <a:chExt cx="2444235" cy="2165030"/>
                              </a:xfrm>
                            </wpg:grpSpPr>
                            <wps:wsp>
                              <wps:cNvPr id="481" name="Rechteck 481"/>
                              <wps:cNvSpPr/>
                              <wps:spPr>
                                <a:xfrm>
                                  <a:off x="40583" y="827680"/>
                                  <a:ext cx="2444172" cy="10948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82" name="Rechteck 482"/>
                              <wps:cNvSpPr/>
                              <wps:spPr>
                                <a:xfrm>
                                  <a:off x="40679" y="-242511"/>
                                  <a:ext cx="2444139" cy="102242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87" name="Rechteck 487"/>
                            <wps:cNvSpPr/>
                            <wps:spPr>
                              <a:xfrm>
                                <a:off x="40766" y="-535460"/>
                                <a:ext cx="2443973" cy="25202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00B05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480" o:spid="_x0000_s1039" style="position:absolute;left:0;text-align:left;margin-left:-8.55pt;margin-top:5.15pt;width:480.65pt;height:275.1pt;z-index:251717632;mso-width-relative:margin;mso-height-relative:margin" coordorigin=",5780" coordsize="61043,349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">
                <v:roundrect id="Abgerundetes Rechteck 486" o:spid="_x0000_s1040" style="position:absolute;top:24571;width:34290;height:1614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B338QA&#10;AADcAAAADwAAAGRycy9kb3ducmV2LnhtbESPzWrDMBCE74W+g9hCb7WcUoJxo4QSCLT0lD96XayN&#10;7dZaudImcfL0USCQ4zAz3zCT2eA6daAQW88GRlkOirjytuXawGa9eClARUG22HkmAyeKMJs+Pkyw&#10;tP7ISzqspFYJwrFEA41IX2odq4Ycxsz3xMnb+eBQkgy1tgGPCe46/ZrnY+2w5bTQYE/zhqq/1d4Z&#10;+NqO9v+yPn/r3/nuJ9ihWGiJxjw/DR/voIQGuYdv7U9r4K0Yw/VMOgJ6e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Qd9/EAAAA3AAAAA8AAAAAAAAAAAAAAAAAmAIAAGRycy9k&#10;b3ducmV2LnhtbFBLBQYAAAAABAAEAPUAAACJAwAAAAA=&#10;" fillcolor="#f2f2f2 [3052]" strokecolor="#d8d8d8 [2732]" strokeweight="2pt">
                  <v:textbox>
                    <w:txbxContent>
                      <w:p w14:paraId="45C171D6" w14:textId="38763E1F" w:rsidR="00D138B3" w:rsidRPr="00755085" w:rsidRDefault="00D138B3" w:rsidP="004A7660">
                        <w:pPr>
                          <w:jc w:val="left"/>
                          <w:rPr>
                            <w:b/>
                            <w:color w:val="FF0000"/>
                            <w:lang w:val="fr-FR"/>
                          </w:rPr>
                        </w:pPr>
                        <w:r w:rsidRPr="00755085">
                          <w:rPr>
                            <w:b/>
                            <w:color w:val="FF0000"/>
                            <w:lang w:val="fr-FR"/>
                          </w:rPr>
                          <w:t>Vérifications de sécurité :</w:t>
                        </w:r>
                      </w:p>
                      <w:p w14:paraId="2939071E" w14:textId="66E5F6BA" w:rsidR="00D138B3" w:rsidRPr="00755085" w:rsidRDefault="00D138B3" w:rsidP="00C14F82">
                        <w:pPr>
                          <w:pStyle w:val="Listenabsatz"/>
                          <w:numPr>
                            <w:ilvl w:val="0"/>
                            <w:numId w:val="22"/>
                          </w:numPr>
                          <w:jc w:val="left"/>
                          <w:rPr>
                            <w:color w:val="000000" w:themeColor="text1"/>
                            <w:lang w:val="fr-FR"/>
                          </w:rPr>
                        </w:pPr>
                        <w:r>
                          <w:rPr>
                            <w:color w:val="000000" w:themeColor="text1"/>
                            <w:lang w:val="fr-FR"/>
                          </w:rPr>
                          <w:t>Confirmer le décompte correct des instruments, compresses, etc. ainsi que l’étiquetage correct</w:t>
                        </w:r>
                        <w:r w:rsidRPr="00755085">
                          <w:rPr>
                            <w:color w:val="000000" w:themeColor="text1"/>
                            <w:lang w:val="fr-FR"/>
                          </w:rPr>
                          <w:t xml:space="preserve"> </w:t>
                        </w:r>
                        <w:r>
                          <w:rPr>
                            <w:color w:val="000000" w:themeColor="text1"/>
                            <w:lang w:val="fr-FR"/>
                          </w:rPr>
                          <w:t>des prélèvements</w:t>
                        </w:r>
                      </w:p>
                      <w:p w14:paraId="0BD2E4B7" w14:textId="17BC06E1" w:rsidR="00D138B3" w:rsidRPr="00755085" w:rsidRDefault="001406BF" w:rsidP="00C14F82">
                        <w:pPr>
                          <w:pStyle w:val="Listenabsatz"/>
                          <w:numPr>
                            <w:ilvl w:val="0"/>
                            <w:numId w:val="22"/>
                          </w:numPr>
                          <w:jc w:val="left"/>
                          <w:rPr>
                            <w:color w:val="000000" w:themeColor="text1"/>
                            <w:lang w:val="fr-FR"/>
                          </w:rPr>
                        </w:pPr>
                        <w:r>
                          <w:rPr>
                            <w:b/>
                            <w:color w:val="000000" w:themeColor="text1"/>
                            <w:lang w:val="fr-FR"/>
                          </w:rPr>
                          <w:t>Nota bene</w:t>
                        </w:r>
                        <w:r w:rsidR="00D138B3" w:rsidRPr="00755085">
                          <w:rPr>
                            <w:b/>
                            <w:color w:val="000000" w:themeColor="text1"/>
                            <w:lang w:val="fr-FR"/>
                          </w:rPr>
                          <w:t> </w:t>
                        </w:r>
                        <w:r w:rsidR="00D138B3" w:rsidRPr="00755085">
                          <w:rPr>
                            <w:color w:val="000000" w:themeColor="text1"/>
                            <w:lang w:val="fr-FR"/>
                          </w:rPr>
                          <w:t xml:space="preserve">: préciser </w:t>
                        </w:r>
                        <w:r w:rsidR="00F92200">
                          <w:rPr>
                            <w:color w:val="000000" w:themeColor="text1"/>
                            <w:lang w:val="fr-FR"/>
                          </w:rPr>
                          <w:t>dans l</w:t>
                        </w:r>
                        <w:r w:rsidR="001E4369">
                          <w:rPr>
                            <w:color w:val="000000" w:themeColor="text1"/>
                            <w:lang w:val="fr-FR"/>
                          </w:rPr>
                          <w:t xml:space="preserve">es directives </w:t>
                        </w:r>
                        <w:r w:rsidR="00D138B3" w:rsidRPr="00755085">
                          <w:rPr>
                            <w:color w:val="000000" w:themeColor="text1"/>
                            <w:lang w:val="fr-FR"/>
                          </w:rPr>
                          <w:t xml:space="preserve">la </w:t>
                        </w:r>
                        <w:r w:rsidR="001D3404">
                          <w:rPr>
                            <w:color w:val="000000" w:themeColor="text1"/>
                            <w:lang w:val="fr-FR"/>
                          </w:rPr>
                          <w:t>marche</w:t>
                        </w:r>
                        <w:r w:rsidR="00B13472">
                          <w:rPr>
                            <w:color w:val="000000" w:themeColor="text1"/>
                            <w:lang w:val="fr-FR"/>
                          </w:rPr>
                          <w:t xml:space="preserve"> à suivre en cas de divergence</w:t>
                        </w:r>
                      </w:p>
                    </w:txbxContent>
                  </v:textbox>
                </v:roundrect>
                <v:group id="Gruppieren 3" o:spid="_x0000_s1041" style="position:absolute;top:5780;width:61043;height:26780" coordorigin=",-887" coordsize="61043,267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roundrect id="Abgerundetes Rechteck 485" o:spid="_x0000_s1042" style="position:absolute;top:-887;width:34290;height:1746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LpqMQA&#10;AADcAAAADwAAAGRycy9kb3ducmV2LnhtbESPQWvCQBSE70L/w/IK3urGYktIXUUEQfFUtfT6yD6T&#10;1OzbdPepsb++Wyh4HGbmG2Y6712rLhRi49nAeJSBIi69bbgycNivnnJQUZAttp7JwI0izGcPgykW&#10;1l/5nS47qVSCcCzQQC3SFVrHsiaHceQ74uQdfXAoSYZK24DXBHetfs6yV+2w4bRQY0fLmsrT7uwM&#10;bD7G52/Z/2z11/L4GWyfr7REY4aP/eINlFAv9/B/e20NTPIX+DuTjoCe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C6ajEAAAA3AAAAA8AAAAAAAAAAAAAAAAAmAIAAGRycy9k&#10;b3ducmV2LnhtbFBLBQYAAAAABAAEAPUAAACJAwAAAAA=&#10;" fillcolor="#f2f2f2 [3052]" strokecolor="#d8d8d8 [2732]" strokeweight="2pt">
                    <v:textbox>
                      <w:txbxContent>
                        <w:p w14:paraId="052245DA" w14:textId="06B39F34" w:rsidR="00D138B3" w:rsidRPr="00755085" w:rsidRDefault="00D138B3" w:rsidP="004A7660">
                          <w:pPr>
                            <w:jc w:val="left"/>
                            <w:rPr>
                              <w:b/>
                              <w:color w:val="00B050"/>
                              <w:lang w:val="fr-FR"/>
                            </w:rPr>
                          </w:pPr>
                          <w:r w:rsidRPr="00755085">
                            <w:rPr>
                              <w:b/>
                              <w:color w:val="00B050"/>
                              <w:lang w:val="fr-FR"/>
                            </w:rPr>
                            <w:t>Briefing</w:t>
                          </w:r>
                          <w:r w:rsidR="0075649F">
                            <w:rPr>
                              <w:b/>
                              <w:color w:val="00B050"/>
                              <w:lang w:val="fr-FR"/>
                            </w:rPr>
                            <w:t> </w:t>
                          </w:r>
                          <w:r w:rsidRPr="00755085">
                            <w:rPr>
                              <w:b/>
                              <w:color w:val="00B050"/>
                              <w:lang w:val="fr-FR"/>
                            </w:rPr>
                            <w:t xml:space="preserve">: </w:t>
                          </w:r>
                        </w:p>
                        <w:p w14:paraId="0EDE68EE" w14:textId="38269E61" w:rsidR="00D138B3" w:rsidRPr="00755085" w:rsidRDefault="00D138B3" w:rsidP="004A7660">
                          <w:pPr>
                            <w:pStyle w:val="Listenabsatz"/>
                            <w:numPr>
                              <w:ilvl w:val="0"/>
                              <w:numId w:val="24"/>
                            </w:numPr>
                            <w:ind w:left="567"/>
                            <w:jc w:val="left"/>
                            <w:rPr>
                              <w:color w:val="000000" w:themeColor="text1"/>
                              <w:lang w:val="fr-FR"/>
                            </w:rPr>
                          </w:pPr>
                          <w:r>
                            <w:rPr>
                              <w:color w:val="000000" w:themeColor="text1"/>
                              <w:lang w:val="fr-FR"/>
                            </w:rPr>
                            <w:t xml:space="preserve">Confirmer la nature exacte de l’acte chirurgical effectué, sachant qu’il peut y avoir eu des changements par rapport à </w:t>
                          </w:r>
                          <w:r w:rsidR="007B4B1B">
                            <w:rPr>
                              <w:color w:val="000000" w:themeColor="text1"/>
                              <w:lang w:val="fr-FR"/>
                            </w:rPr>
                            <w:t>l’</w:t>
                          </w:r>
                          <w:r w:rsidR="00914EA2">
                            <w:rPr>
                              <w:color w:val="000000" w:themeColor="text1"/>
                              <w:lang w:val="fr-FR"/>
                            </w:rPr>
                            <w:t>opération</w:t>
                          </w:r>
                          <w:r>
                            <w:rPr>
                              <w:color w:val="000000" w:themeColor="text1"/>
                              <w:lang w:val="fr-FR"/>
                            </w:rPr>
                            <w:t xml:space="preserve"> prévue</w:t>
                          </w:r>
                        </w:p>
                        <w:p w14:paraId="36184125" w14:textId="55B22677" w:rsidR="00D138B3" w:rsidRDefault="00D138B3">
                          <w:pPr>
                            <w:pStyle w:val="Listenabsatz"/>
                            <w:numPr>
                              <w:ilvl w:val="0"/>
                              <w:numId w:val="24"/>
                            </w:numPr>
                            <w:ind w:left="567"/>
                            <w:jc w:val="left"/>
                            <w:rPr>
                              <w:color w:val="000000" w:themeColor="text1"/>
                              <w:lang w:val="fr-FR"/>
                            </w:rPr>
                          </w:pPr>
                          <w:r>
                            <w:rPr>
                              <w:color w:val="000000" w:themeColor="text1"/>
                              <w:lang w:val="fr-FR"/>
                            </w:rPr>
                            <w:t>Sig</w:t>
                          </w:r>
                          <w:r w:rsidR="00F92200">
                            <w:rPr>
                              <w:color w:val="000000" w:themeColor="text1"/>
                              <w:lang w:val="fr-FR"/>
                            </w:rPr>
                            <w:t>naler les problèmes de matériel</w:t>
                          </w:r>
                          <w:r>
                            <w:rPr>
                              <w:color w:val="000000" w:themeColor="text1"/>
                              <w:lang w:val="fr-FR"/>
                            </w:rPr>
                            <w:t xml:space="preserve"> afin qu’ils puissent être corrigés po</w:t>
                          </w:r>
                          <w:r w:rsidR="00C211D8">
                            <w:rPr>
                              <w:color w:val="000000" w:themeColor="text1"/>
                              <w:lang w:val="fr-FR"/>
                            </w:rPr>
                            <w:t>ur les interventions suivantes</w:t>
                          </w:r>
                        </w:p>
                        <w:p w14:paraId="056C36CD" w14:textId="71135922" w:rsidR="00D138B3" w:rsidRPr="00755085" w:rsidRDefault="00952C9E">
                          <w:pPr>
                            <w:pStyle w:val="Listenabsatz"/>
                            <w:numPr>
                              <w:ilvl w:val="0"/>
                              <w:numId w:val="24"/>
                            </w:numPr>
                            <w:ind w:left="567"/>
                            <w:jc w:val="left"/>
                            <w:rPr>
                              <w:color w:val="000000" w:themeColor="text1"/>
                              <w:lang w:val="fr-FR"/>
                            </w:rPr>
                          </w:pPr>
                          <w:r>
                            <w:rPr>
                              <w:color w:val="000000" w:themeColor="text1"/>
                              <w:lang w:val="fr-FR"/>
                            </w:rPr>
                            <w:t>Examiner les</w:t>
                          </w:r>
                          <w:r w:rsidR="00D138B3">
                            <w:rPr>
                              <w:color w:val="000000" w:themeColor="text1"/>
                              <w:lang w:val="fr-FR"/>
                            </w:rPr>
                            <w:t xml:space="preserve"> aspects importants pour la</w:t>
                          </w:r>
                          <w:r w:rsidR="00C211D8">
                            <w:rPr>
                              <w:color w:val="000000" w:themeColor="text1"/>
                              <w:lang w:val="fr-FR"/>
                            </w:rPr>
                            <w:t xml:space="preserve"> prise en charge postopératoire</w:t>
                          </w:r>
                        </w:p>
                        <w:p w14:paraId="237EFCC3" w14:textId="77777777" w:rsidR="00D138B3" w:rsidRPr="00E86FC8" w:rsidRDefault="00D138B3" w:rsidP="004A7660">
                          <w:pPr>
                            <w:jc w:val="center"/>
                            <w:rPr>
                              <w:lang w:val="fr-CH"/>
                            </w:rPr>
                          </w:pPr>
                        </w:p>
                      </w:txbxContent>
                    </v:textbox>
                  </v:roundrect>
                  <v:group id="Gruppieren 488" o:spid="_x0000_s1043" style="position:absolute;left:36600;top:1598;width:24443;height:24294" coordorigin="405,-5354" coordsize="24442,242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82hM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jBdhL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UPNoTCAAAA3AAAAA8A&#10;AAAAAAAAAAAAAAAAqgIAAGRycy9kb3ducmV2LnhtbFBLBQYAAAAABAAEAPoAAACZAwAAAAA=&#10;">
                    <v:group id="Gruppieren 484" o:spid="_x0000_s1044" style="position:absolute;left:405;top:-2710;width:24443;height:21649" coordorigin="405,-2425" coordsize="24442,216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I8gcUAAADc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xb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CPIHFAAAA3AAA&#10;AA8AAAAAAAAAAAAAAAAAqgIAAGRycy9kb3ducmV2LnhtbFBLBQYAAAAABAAEAPoAAACcAwAAAAA=&#10;">
                      <v:rect id="Rechteck 481" o:spid="_x0000_s1045" style="position:absolute;left:405;top:8276;width:24442;height:109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JLM8UA&#10;AADcAAAADwAAAGRycy9kb3ducmV2LnhtbESPQWvCQBSE74X+h+UJXorZpIiE6CpWELxptId6e2Sf&#10;2Wj2bchuNf77bqHQ4zAz3zCL1WBbcafeN44VZEkKgrhyuuFawedpO8lB+ICssXVMCp7kYbV8fVlg&#10;od2DS7ofQy0ihH2BCkwIXSGlrwxZ9InriKN3cb3FEGVfS93jI8JtK9/TdCYtNhwXDHa0MVTdjt9W&#10;weFcVth9zTKTl4cdfbzt6+t0r9R4NKznIAIN4T/8195pBdM8g98z8Qj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0kszxQAAANwAAAAPAAAAAAAAAAAAAAAAAJgCAABkcnMv&#10;ZG93bnJldi54bWxQSwUGAAAAAAQABAD1AAAAigMAAAAA&#10;" filled="f" strokecolor="#00b050" strokeweight="2pt"/>
                      <v:rect id="Rechteck 482" o:spid="_x0000_s1046" style="position:absolute;left:406;top:-2425;width:24442;height:102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PlrcUA&#10;AADcAAAADwAAAGRycy9kb3ducmV2LnhtbESPQWvCQBSE74L/YXlCL1I31SIhuhEVKtJDoWkvvb1m&#10;n0lI9m3YXU3677uFgsdhZr5htrvRdOJGzjeWFTwtEhDEpdUNVwo+P14eUxA+IGvsLJOCH/Kwy6eT&#10;LWbaDvxOtyJUIkLYZ6igDqHPpPRlTQb9wvbE0btYZzBE6SqpHQ4Rbjq5TJK1NNhwXKixp2NNZVtc&#10;jYLv05c7pofVKVzn64huq1d6G5R6mI37DYhAY7iH/9tnreA5XcLfmXgEZP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0+WtxQAAANwAAAAPAAAAAAAAAAAAAAAAAJgCAABkcnMv&#10;ZG93bnJldi54bWxQSwUGAAAAAAQABAD1AAAAigMAAAAA&#10;" filled="f" strokecolor="red" strokeweight="2pt"/>
                    </v:group>
                    <v:rect id="Rechteck 487" o:spid="_x0000_s1047" style="position:absolute;left:407;top:-5354;width:2444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d23MYA&#10;AADcAAAADwAAAGRycy9kb3ducmV2LnhtbESPQWvCQBSE7wX/w/KEXkqzSRENqWuwhYI3jXpob4/s&#10;MxvNvg3Zrab/vlsoeBxm5htmWY62E1cafOtYQZakIIhrp1tuFBwPH885CB+QNXaOScEPeShXk4cl&#10;FtrduKLrPjQiQtgXqMCE0BdS+tqQRZ+4njh6JzdYDFEOjdQD3iLcdvIlTefSYstxwWBP74bqy/7b&#10;Kth9VTX2n/PM5NVuQ29P2+Y82yr1OB3XryACjeEe/m9vtIJZvoC/M/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nd23MYAAADcAAAADwAAAAAAAAAAAAAAAACYAgAAZHJz&#10;L2Rvd25yZXYueG1sUEsFBgAAAAAEAAQA9QAAAIsDAAAAAA==&#10;" filled="f" strokecolor="#00b050" strokeweight="2pt"/>
                  </v:group>
                </v:group>
              </v:group>
            </w:pict>
          </mc:Fallback>
        </mc:AlternateContent>
      </w:r>
    </w:p>
    <w:p w14:paraId="5ECA554F" w14:textId="77777777" w:rsidR="00DA3A20" w:rsidRPr="00892661" w:rsidRDefault="00DA3A20" w:rsidP="00DB0B63">
      <w:pPr>
        <w:rPr>
          <w:lang w:val="fr-FR"/>
        </w:rPr>
      </w:pPr>
    </w:p>
    <w:p w14:paraId="1337A5B2" w14:textId="77777777" w:rsidR="00DA3A20" w:rsidRPr="00892661" w:rsidRDefault="00DA3A20" w:rsidP="00DB0B63">
      <w:pPr>
        <w:rPr>
          <w:lang w:val="fr-FR"/>
        </w:rPr>
      </w:pPr>
    </w:p>
    <w:p w14:paraId="58DC6A04" w14:textId="77777777" w:rsidR="00DA3A20" w:rsidRPr="00892661" w:rsidRDefault="00DA3A20" w:rsidP="00DB0B63">
      <w:pPr>
        <w:rPr>
          <w:lang w:val="fr-FR"/>
        </w:rPr>
      </w:pPr>
    </w:p>
    <w:p w14:paraId="1ADBF8D1" w14:textId="77777777" w:rsidR="00DA3A20" w:rsidRPr="00892661" w:rsidRDefault="00DA3A20" w:rsidP="00DB0B63">
      <w:pPr>
        <w:rPr>
          <w:lang w:val="fr-FR"/>
        </w:rPr>
      </w:pPr>
    </w:p>
    <w:p w14:paraId="03E529D8" w14:textId="77777777" w:rsidR="00DA3A20" w:rsidRPr="00892661" w:rsidRDefault="00DA3A20" w:rsidP="00DB0B63">
      <w:pPr>
        <w:rPr>
          <w:lang w:val="fr-FR"/>
        </w:rPr>
      </w:pPr>
    </w:p>
    <w:p w14:paraId="0982F4A0" w14:textId="77777777" w:rsidR="00DA3A20" w:rsidRPr="00892661" w:rsidRDefault="00DA3A20" w:rsidP="00DB0B63">
      <w:pPr>
        <w:rPr>
          <w:lang w:val="fr-FR"/>
        </w:rPr>
      </w:pPr>
    </w:p>
    <w:p w14:paraId="7FEF5797" w14:textId="77777777" w:rsidR="00DA3A20" w:rsidRPr="00892661" w:rsidRDefault="00DA3A20" w:rsidP="00DB0B63">
      <w:pPr>
        <w:rPr>
          <w:lang w:val="fr-FR"/>
        </w:rPr>
      </w:pPr>
    </w:p>
    <w:p w14:paraId="1C004846" w14:textId="77777777" w:rsidR="00DA3A20" w:rsidRPr="00892661" w:rsidRDefault="00DA3A20" w:rsidP="00DB0B63">
      <w:pPr>
        <w:rPr>
          <w:lang w:val="fr-FR"/>
        </w:rPr>
      </w:pPr>
    </w:p>
    <w:p w14:paraId="51E16831" w14:textId="77777777" w:rsidR="00DA3A20" w:rsidRPr="00892661" w:rsidRDefault="00DA3A20" w:rsidP="00DB0B63">
      <w:pPr>
        <w:rPr>
          <w:lang w:val="fr-FR"/>
        </w:rPr>
      </w:pPr>
    </w:p>
    <w:p w14:paraId="4F66F392" w14:textId="77777777" w:rsidR="00DA3A20" w:rsidRPr="00892661" w:rsidRDefault="00DA3A20" w:rsidP="00DB0B63">
      <w:pPr>
        <w:rPr>
          <w:lang w:val="fr-FR"/>
        </w:rPr>
      </w:pPr>
    </w:p>
    <w:p w14:paraId="3B9B04BA" w14:textId="77777777" w:rsidR="00DA3A20" w:rsidRPr="00892661" w:rsidRDefault="00DA3A20" w:rsidP="00DB0B63">
      <w:pPr>
        <w:rPr>
          <w:lang w:val="fr-FR"/>
        </w:rPr>
      </w:pPr>
    </w:p>
    <w:p w14:paraId="4511217F" w14:textId="77777777" w:rsidR="00DA3A20" w:rsidRPr="00892661" w:rsidRDefault="00DA3A20" w:rsidP="00DB0B63">
      <w:pPr>
        <w:rPr>
          <w:lang w:val="fr-FR"/>
        </w:rPr>
      </w:pPr>
    </w:p>
    <w:p w14:paraId="3D3EDB61" w14:textId="77777777" w:rsidR="00DA3A20" w:rsidRPr="00892661" w:rsidRDefault="00DA3A20" w:rsidP="00DB0B63">
      <w:pPr>
        <w:rPr>
          <w:lang w:val="fr-FR"/>
        </w:rPr>
      </w:pPr>
    </w:p>
    <w:p w14:paraId="2F72F4B3" w14:textId="77777777" w:rsidR="00DA3A20" w:rsidRPr="00892661" w:rsidRDefault="00DA3A20" w:rsidP="00DB0B63">
      <w:pPr>
        <w:rPr>
          <w:lang w:val="fr-FR"/>
        </w:rPr>
      </w:pPr>
    </w:p>
    <w:p w14:paraId="68225669" w14:textId="77777777" w:rsidR="00DA3A20" w:rsidRPr="00892661" w:rsidRDefault="00DA3A20" w:rsidP="00DB0B63">
      <w:pPr>
        <w:rPr>
          <w:lang w:val="fr-FR"/>
        </w:rPr>
      </w:pPr>
    </w:p>
    <w:p w14:paraId="0859DCC1" w14:textId="77777777" w:rsidR="00DA3A20" w:rsidRPr="00892661" w:rsidRDefault="00DA3A20" w:rsidP="00DB0B63">
      <w:pPr>
        <w:rPr>
          <w:lang w:val="fr-FR"/>
        </w:rPr>
      </w:pPr>
    </w:p>
    <w:p w14:paraId="7A768D16" w14:textId="77777777" w:rsidR="00DA3A20" w:rsidRPr="00892661" w:rsidRDefault="00DA3A20" w:rsidP="00DB0B63">
      <w:pPr>
        <w:rPr>
          <w:lang w:val="fr-FR"/>
        </w:rPr>
      </w:pPr>
    </w:p>
    <w:p w14:paraId="310F6EF1" w14:textId="77777777" w:rsidR="00DD4BD3" w:rsidRPr="00892661" w:rsidRDefault="00DD4BD3" w:rsidP="00DB0B63">
      <w:pPr>
        <w:rPr>
          <w:lang w:val="fr-FR"/>
        </w:rPr>
      </w:pPr>
    </w:p>
    <w:p w14:paraId="381FE765" w14:textId="77777777" w:rsidR="00DA3A20" w:rsidRPr="00892661" w:rsidRDefault="00DA3A20" w:rsidP="00DB0B63">
      <w:pPr>
        <w:rPr>
          <w:lang w:val="fr-FR"/>
        </w:rPr>
      </w:pPr>
    </w:p>
    <w:p w14:paraId="3AFCF159" w14:textId="77777777" w:rsidR="00DA3A20" w:rsidRPr="00892661" w:rsidRDefault="00DA3A20" w:rsidP="00DB0B63">
      <w:pPr>
        <w:rPr>
          <w:lang w:val="fr-FR"/>
        </w:rPr>
      </w:pPr>
    </w:p>
    <w:p w14:paraId="14C3AD24" w14:textId="77777777" w:rsidR="00DA3A20" w:rsidRPr="00892661" w:rsidRDefault="00DA3A20" w:rsidP="00DB0B63">
      <w:pPr>
        <w:rPr>
          <w:lang w:val="fr-FR"/>
        </w:rPr>
      </w:pPr>
    </w:p>
    <w:p w14:paraId="31D5EE55" w14:textId="77777777" w:rsidR="00DA3A20" w:rsidRPr="00892661" w:rsidRDefault="00DA3A20" w:rsidP="00DB0B63">
      <w:pPr>
        <w:rPr>
          <w:lang w:val="fr-FR"/>
        </w:rPr>
      </w:pPr>
    </w:p>
    <w:p w14:paraId="77250BD1" w14:textId="77777777" w:rsidR="00DA3A20" w:rsidRPr="00892661" w:rsidRDefault="00DA3A20" w:rsidP="00DB0B63">
      <w:pPr>
        <w:rPr>
          <w:lang w:val="fr-FR"/>
        </w:rPr>
      </w:pPr>
    </w:p>
    <w:p w14:paraId="63434211" w14:textId="77777777" w:rsidR="00DA3A20" w:rsidRPr="00892661" w:rsidRDefault="00DA3A20" w:rsidP="00DB0B63">
      <w:pPr>
        <w:rPr>
          <w:lang w:val="fr-FR"/>
        </w:rPr>
      </w:pPr>
    </w:p>
    <w:p w14:paraId="264A6ACE" w14:textId="77777777" w:rsidR="00DA3A20" w:rsidRPr="00892661" w:rsidRDefault="00DA3A20" w:rsidP="00DB0B63">
      <w:pPr>
        <w:rPr>
          <w:lang w:val="fr-FR"/>
        </w:rPr>
      </w:pPr>
    </w:p>
    <w:p w14:paraId="41BD7FBB" w14:textId="77777777" w:rsidR="00E86FC8" w:rsidRPr="00892661" w:rsidRDefault="00422698" w:rsidP="00422698">
      <w:pPr>
        <w:pStyle w:val="Aufzhlungszeichen"/>
        <w:numPr>
          <w:ilvl w:val="0"/>
          <w:numId w:val="0"/>
        </w:numPr>
        <w:tabs>
          <w:tab w:val="left" w:pos="4395"/>
        </w:tabs>
        <w:ind w:left="1068"/>
        <w:rPr>
          <w:lang w:val="fr-FR"/>
        </w:rPr>
      </w:pPr>
      <w:r w:rsidRPr="00892661">
        <w:rPr>
          <w:lang w:val="fr-FR"/>
        </w:rPr>
        <w:tab/>
      </w:r>
    </w:p>
    <w:p w14:paraId="51D11EC5" w14:textId="77777777" w:rsidR="00E86FC8" w:rsidRPr="00892661" w:rsidRDefault="00E86FC8" w:rsidP="00422698">
      <w:pPr>
        <w:pStyle w:val="Aufzhlungszeichen"/>
        <w:numPr>
          <w:ilvl w:val="0"/>
          <w:numId w:val="0"/>
        </w:numPr>
        <w:tabs>
          <w:tab w:val="left" w:pos="4395"/>
        </w:tabs>
        <w:ind w:left="1068"/>
        <w:rPr>
          <w:lang w:val="fr-FR"/>
        </w:rPr>
      </w:pPr>
    </w:p>
    <w:p w14:paraId="5E965357" w14:textId="77777777" w:rsidR="00E86FC8" w:rsidRPr="00892661" w:rsidRDefault="00E86FC8" w:rsidP="00422698">
      <w:pPr>
        <w:pStyle w:val="Aufzhlungszeichen"/>
        <w:numPr>
          <w:ilvl w:val="0"/>
          <w:numId w:val="0"/>
        </w:numPr>
        <w:tabs>
          <w:tab w:val="left" w:pos="4395"/>
        </w:tabs>
        <w:ind w:left="1068"/>
        <w:rPr>
          <w:lang w:val="fr-FR"/>
        </w:rPr>
      </w:pPr>
    </w:p>
    <w:p w14:paraId="0FF03881" w14:textId="63D53959" w:rsidR="00422698" w:rsidRPr="00892661" w:rsidRDefault="00E86FC8" w:rsidP="00422698">
      <w:pPr>
        <w:pStyle w:val="Aufzhlungszeichen"/>
        <w:numPr>
          <w:ilvl w:val="0"/>
          <w:numId w:val="0"/>
        </w:numPr>
        <w:tabs>
          <w:tab w:val="left" w:pos="4395"/>
        </w:tabs>
        <w:ind w:left="1068"/>
        <w:rPr>
          <w:lang w:val="fr-FR"/>
        </w:rPr>
      </w:pPr>
      <w:r w:rsidRPr="00892661">
        <w:rPr>
          <w:lang w:val="fr-FR"/>
        </w:rPr>
        <w:tab/>
      </w:r>
      <w:r w:rsidR="00ED44FA">
        <w:rPr>
          <w:lang w:val="fr-FR"/>
        </w:rPr>
        <w:tab/>
      </w:r>
      <w:bookmarkStart w:id="0" w:name="_GoBack"/>
      <w:bookmarkEnd w:id="0"/>
      <w:r w:rsidR="002443E7" w:rsidRPr="00892661">
        <w:rPr>
          <w:lang w:val="fr-FR"/>
        </w:rPr>
        <w:t>Ill</w:t>
      </w:r>
      <w:r w:rsidR="00422698" w:rsidRPr="00892661">
        <w:rPr>
          <w:lang w:val="fr-FR"/>
        </w:rPr>
        <w:t xml:space="preserve">. </w:t>
      </w:r>
      <w:r w:rsidRPr="00892661">
        <w:rPr>
          <w:lang w:val="fr-FR"/>
        </w:rPr>
        <w:t>7</w:t>
      </w:r>
      <w:r w:rsidR="0090356E" w:rsidRPr="00892661">
        <w:rPr>
          <w:lang w:val="fr-FR"/>
        </w:rPr>
        <w:t> </w:t>
      </w:r>
      <w:r w:rsidR="00422698" w:rsidRPr="00892661">
        <w:rPr>
          <w:lang w:val="fr-FR"/>
        </w:rPr>
        <w:t xml:space="preserve">: </w:t>
      </w:r>
      <w:proofErr w:type="spellStart"/>
      <w:r w:rsidR="00422698" w:rsidRPr="00892661">
        <w:rPr>
          <w:lang w:val="fr-FR"/>
        </w:rPr>
        <w:t>Sign</w:t>
      </w:r>
      <w:proofErr w:type="spellEnd"/>
      <w:r w:rsidR="00422698" w:rsidRPr="00892661">
        <w:rPr>
          <w:lang w:val="fr-FR"/>
        </w:rPr>
        <w:t xml:space="preserve"> </w:t>
      </w:r>
      <w:r w:rsidR="003E4F08" w:rsidRPr="00892661">
        <w:rPr>
          <w:lang w:val="fr-FR"/>
        </w:rPr>
        <w:t>out</w:t>
      </w:r>
      <w:r w:rsidR="002443E7" w:rsidRPr="00892661">
        <w:rPr>
          <w:lang w:val="fr-FR"/>
        </w:rPr>
        <w:t>, check-list</w:t>
      </w:r>
      <w:r w:rsidR="00422698" w:rsidRPr="00892661">
        <w:rPr>
          <w:lang w:val="fr-FR"/>
        </w:rPr>
        <w:t xml:space="preserve"> </w:t>
      </w:r>
      <w:r w:rsidR="002443E7" w:rsidRPr="00892661">
        <w:rPr>
          <w:lang w:val="fr-FR"/>
        </w:rPr>
        <w:t>Sécurité des patients</w:t>
      </w:r>
      <w:r w:rsidR="00422698" w:rsidRPr="00892661">
        <w:rPr>
          <w:lang w:val="fr-FR"/>
        </w:rPr>
        <w:t xml:space="preserve"> </w:t>
      </w:r>
      <w:r w:rsidR="002443E7" w:rsidRPr="00892661">
        <w:rPr>
          <w:lang w:val="fr-FR"/>
        </w:rPr>
        <w:t>Suisse</w:t>
      </w:r>
    </w:p>
    <w:p w14:paraId="0DB47446" w14:textId="77777777" w:rsidR="00DA3A20" w:rsidRPr="00892661" w:rsidRDefault="00DA3A20" w:rsidP="00DB0B63">
      <w:pPr>
        <w:rPr>
          <w:lang w:val="fr-FR"/>
        </w:rPr>
      </w:pPr>
    </w:p>
    <w:p w14:paraId="5EDD58E0" w14:textId="77777777" w:rsidR="007E6814" w:rsidRPr="00892661" w:rsidRDefault="007E6814" w:rsidP="00DB0B63">
      <w:pPr>
        <w:rPr>
          <w:lang w:val="fr-FR"/>
        </w:rPr>
      </w:pPr>
    </w:p>
    <w:p w14:paraId="6CA77319" w14:textId="77777777" w:rsidR="007E6814" w:rsidRPr="00892661" w:rsidRDefault="007E6814" w:rsidP="00DB0B63">
      <w:pPr>
        <w:rPr>
          <w:lang w:val="fr-FR"/>
        </w:rPr>
      </w:pPr>
    </w:p>
    <w:p w14:paraId="6EF76B3C" w14:textId="77777777" w:rsidR="00DA3A20" w:rsidRPr="00892661" w:rsidRDefault="00DA3A20" w:rsidP="00DB0B63">
      <w:pPr>
        <w:rPr>
          <w:lang w:val="fr-FR"/>
        </w:rPr>
      </w:pPr>
    </w:p>
    <w:p w14:paraId="24D9BF08" w14:textId="40CDD2CB" w:rsidR="00DA3A20" w:rsidRPr="00892661" w:rsidRDefault="00736D8C" w:rsidP="00DA3A20">
      <w:pPr>
        <w:rPr>
          <w:u w:val="single"/>
          <w:lang w:val="fr-FR"/>
        </w:rPr>
      </w:pPr>
      <w:r w:rsidRPr="00892661">
        <w:rPr>
          <w:u w:val="single"/>
          <w:lang w:val="fr-FR"/>
        </w:rPr>
        <w:t>Exemples de points ajoutés par les hôpitaux pilotes</w:t>
      </w:r>
      <w:r w:rsidRPr="00892661">
        <w:rPr>
          <w:lang w:val="fr-FR"/>
        </w:rPr>
        <w:t> </w:t>
      </w:r>
      <w:r w:rsidR="00DA3A20" w:rsidRPr="00892661">
        <w:rPr>
          <w:lang w:val="fr-FR"/>
        </w:rPr>
        <w:t>:</w:t>
      </w:r>
    </w:p>
    <w:p w14:paraId="50824E7A" w14:textId="24801E19" w:rsidR="00DA3A20" w:rsidRPr="00892661" w:rsidRDefault="00E02FF3" w:rsidP="00DA3A20">
      <w:pPr>
        <w:pStyle w:val="Aufzhlungszeichen"/>
        <w:rPr>
          <w:lang w:val="fr-FR"/>
        </w:rPr>
      </w:pPr>
      <w:r w:rsidRPr="00892661">
        <w:rPr>
          <w:lang w:val="fr-FR"/>
        </w:rPr>
        <w:t>Histo</w:t>
      </w:r>
      <w:r w:rsidR="00E76A8E" w:rsidRPr="00892661">
        <w:rPr>
          <w:lang w:val="fr-FR"/>
        </w:rPr>
        <w:t>logie</w:t>
      </w:r>
      <w:r w:rsidRPr="00892661">
        <w:rPr>
          <w:lang w:val="fr-FR"/>
        </w:rPr>
        <w:t xml:space="preserve"> </w:t>
      </w:r>
      <w:r w:rsidR="00591467" w:rsidRPr="00892661">
        <w:rPr>
          <w:lang w:val="fr-FR"/>
        </w:rPr>
        <w:t>et</w:t>
      </w:r>
      <w:r w:rsidRPr="00892661">
        <w:rPr>
          <w:lang w:val="fr-FR"/>
        </w:rPr>
        <w:t xml:space="preserve"> </w:t>
      </w:r>
      <w:r w:rsidR="00591467" w:rsidRPr="00892661">
        <w:rPr>
          <w:lang w:val="fr-FR"/>
        </w:rPr>
        <w:t xml:space="preserve">laboratoire </w:t>
      </w:r>
      <w:r w:rsidRPr="00892661">
        <w:rPr>
          <w:lang w:val="fr-FR"/>
        </w:rPr>
        <w:t>?</w:t>
      </w:r>
    </w:p>
    <w:p w14:paraId="32097D7B" w14:textId="755B0CC2" w:rsidR="00E02FF3" w:rsidRPr="00892661" w:rsidRDefault="00146C81" w:rsidP="00DA3A20">
      <w:pPr>
        <w:pStyle w:val="Aufzhlungszeichen"/>
        <w:rPr>
          <w:lang w:val="fr-FR"/>
        </w:rPr>
      </w:pPr>
      <w:r w:rsidRPr="00892661">
        <w:rPr>
          <w:lang w:val="fr-FR"/>
        </w:rPr>
        <w:t>Quantité</w:t>
      </w:r>
      <w:r w:rsidR="002C202D" w:rsidRPr="00892661">
        <w:rPr>
          <w:lang w:val="fr-FR"/>
        </w:rPr>
        <w:t xml:space="preserve"> de</w:t>
      </w:r>
      <w:r w:rsidR="00E02FF3" w:rsidRPr="00892661">
        <w:rPr>
          <w:lang w:val="fr-FR"/>
        </w:rPr>
        <w:t xml:space="preserve"> </w:t>
      </w:r>
      <w:r w:rsidR="003767CD" w:rsidRPr="00892661">
        <w:rPr>
          <w:lang w:val="fr-FR"/>
        </w:rPr>
        <w:t>liquide de lavage</w:t>
      </w:r>
    </w:p>
    <w:p w14:paraId="311FA563" w14:textId="2DBCC317" w:rsidR="00E02FF3" w:rsidRPr="00892661" w:rsidRDefault="002B53CB" w:rsidP="00DA3A20">
      <w:pPr>
        <w:pStyle w:val="Aufzhlungszeichen"/>
        <w:rPr>
          <w:lang w:val="fr-FR"/>
        </w:rPr>
      </w:pPr>
      <w:r w:rsidRPr="00892661">
        <w:rPr>
          <w:lang w:val="fr-FR"/>
        </w:rPr>
        <w:t xml:space="preserve">Perte </w:t>
      </w:r>
      <w:r w:rsidR="00E66051" w:rsidRPr="00892661">
        <w:rPr>
          <w:lang w:val="fr-FR"/>
        </w:rPr>
        <w:t>sanguine</w:t>
      </w:r>
      <w:r w:rsidRPr="00892661">
        <w:rPr>
          <w:lang w:val="fr-FR"/>
        </w:rPr>
        <w:t xml:space="preserve"> estimée</w:t>
      </w:r>
    </w:p>
    <w:p w14:paraId="2618884E" w14:textId="77777777" w:rsidR="00B14687" w:rsidRPr="00892661" w:rsidRDefault="00B14687" w:rsidP="00DA3A20">
      <w:pPr>
        <w:pStyle w:val="Aufzhlungszeichen"/>
        <w:rPr>
          <w:lang w:val="fr-FR"/>
        </w:rPr>
      </w:pPr>
      <w:r w:rsidRPr="00892661">
        <w:rPr>
          <w:lang w:val="fr-FR"/>
        </w:rPr>
        <w:t>Contrôle cutané</w:t>
      </w:r>
    </w:p>
    <w:p w14:paraId="1631DACD" w14:textId="485D4FDD" w:rsidR="00842D30" w:rsidRPr="00892661" w:rsidRDefault="00641733" w:rsidP="00DA3A20">
      <w:pPr>
        <w:pStyle w:val="Aufzhlungszeichen"/>
        <w:rPr>
          <w:lang w:val="fr-FR"/>
        </w:rPr>
      </w:pPr>
      <w:r w:rsidRPr="00892661">
        <w:rPr>
          <w:lang w:val="fr-FR"/>
        </w:rPr>
        <w:t>e</w:t>
      </w:r>
      <w:r w:rsidR="00842D30" w:rsidRPr="00892661">
        <w:rPr>
          <w:lang w:val="fr-FR"/>
        </w:rPr>
        <w:t xml:space="preserve">tc. </w:t>
      </w:r>
    </w:p>
    <w:p w14:paraId="11A3A25F" w14:textId="77777777" w:rsidR="00DA3A20" w:rsidRPr="00755085" w:rsidRDefault="00DA3A20" w:rsidP="00DB0B63">
      <w:pPr>
        <w:rPr>
          <w:lang w:val="fr-FR"/>
        </w:rPr>
      </w:pPr>
    </w:p>
    <w:sectPr w:rsidR="00DA3A20" w:rsidRPr="00755085" w:rsidSect="000216E4">
      <w:headerReference w:type="default" r:id="rId16"/>
      <w:footerReference w:type="default" r:id="rId17"/>
      <w:headerReference w:type="first" r:id="rId18"/>
      <w:pgSz w:w="11906" w:h="16838"/>
      <w:pgMar w:top="2381" w:right="851" w:bottom="1247" w:left="1418" w:header="397" w:footer="763" w:gutter="0"/>
      <w:cols w:space="284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FAE2E86" w14:textId="77777777" w:rsidR="00D138B3" w:rsidRDefault="00D138B3" w:rsidP="00734359">
      <w:pPr>
        <w:spacing w:line="240" w:lineRule="auto"/>
      </w:pPr>
      <w:r>
        <w:separator/>
      </w:r>
    </w:p>
  </w:endnote>
  <w:endnote w:type="continuationSeparator" w:id="0">
    <w:p w14:paraId="75091E21" w14:textId="77777777" w:rsidR="00D138B3" w:rsidRDefault="00D138B3" w:rsidP="0073435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-Light">
    <w:altName w:val="Cambri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5B8515" w14:textId="659CE4CF" w:rsidR="00D138B3" w:rsidRDefault="00D138B3">
    <w:r>
      <w:rPr>
        <w:noProof/>
        <w:lang w:eastAsia="de-CH"/>
      </w:rPr>
      <w:drawing>
        <wp:anchor distT="0" distB="0" distL="114300" distR="114300" simplePos="0" relativeHeight="251659264" behindDoc="1" locked="0" layoutInCell="1" allowOverlap="1" wp14:anchorId="4F02D5A8" wp14:editId="3ACB5C8F">
          <wp:simplePos x="0" y="0"/>
          <wp:positionH relativeFrom="column">
            <wp:posOffset>-481330</wp:posOffset>
          </wp:positionH>
          <wp:positionV relativeFrom="paragraph">
            <wp:posOffset>102870</wp:posOffset>
          </wp:positionV>
          <wp:extent cx="1670400" cy="473998"/>
          <wp:effectExtent l="0" t="0" r="6350" b="8890"/>
          <wp:wrapNone/>
          <wp:docPr id="18" name="Grafik 1" descr="\\SBS2011SRV01\Daten\Stiftung Patientensicherheit\progress-Pilotprogramme\2_Sichere Chirurgie\1_progress_Sichere Chirurgie\Kommunikation\Marketing-Kommunikation\Claim- key visual\key visuals\KeyVisual_lang_französisch_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SBS2011SRV01\Daten\Stiftung Patientensicherheit\progress-Pilotprogramme\2_Sichere Chirurgie\1_progress_Sichere Chirurgie\Kommunikation\Marketing-Kommunikation\Claim- key visual\key visuals\KeyVisual_lang_französisch_final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0400" cy="4739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Style w:val="Tabellenraster"/>
      <w:tblW w:w="10490" w:type="dxa"/>
      <w:tblInd w:w="-851" w:type="dxa"/>
      <w:tblBorders>
        <w:top w:val="single" w:sz="6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619"/>
      <w:gridCol w:w="1871"/>
    </w:tblGrid>
    <w:tr w:rsidR="00D138B3" w14:paraId="0F8F90B7" w14:textId="77777777" w:rsidTr="000216E4">
      <w:trPr>
        <w:trHeight w:hRule="exact" w:val="454"/>
      </w:trPr>
      <w:tc>
        <w:tcPr>
          <w:tcW w:w="8619" w:type="dxa"/>
          <w:vAlign w:val="bottom"/>
        </w:tcPr>
        <w:p w14:paraId="1A0D612E" w14:textId="49CDF66B" w:rsidR="00D138B3" w:rsidRPr="00E86FC8" w:rsidRDefault="00E86FC8" w:rsidP="00E86FC8">
          <w:pPr>
            <w:pStyle w:val="Fuzeile"/>
            <w:jc w:val="right"/>
            <w:rPr>
              <w:sz w:val="16"/>
              <w:szCs w:val="16"/>
            </w:rPr>
          </w:pPr>
          <w:r w:rsidRPr="00E86FC8">
            <w:rPr>
              <w:sz w:val="16"/>
              <w:szCs w:val="16"/>
            </w:rPr>
            <w:t>11.12.2015, V1</w:t>
          </w:r>
        </w:p>
      </w:tc>
      <w:tc>
        <w:tcPr>
          <w:tcW w:w="1871" w:type="dxa"/>
          <w:vAlign w:val="bottom"/>
        </w:tcPr>
        <w:p w14:paraId="0E55E06E" w14:textId="77777777" w:rsidR="00D138B3" w:rsidRDefault="00D138B3" w:rsidP="00734359">
          <w:pPr>
            <w:pStyle w:val="Fuzeile"/>
            <w:jc w:val="right"/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ED44FA" w:rsidRPr="00ED44FA">
            <w:rPr>
              <w:noProof/>
              <w:lang w:val="de-DE"/>
            </w:rPr>
            <w:t>8</w:t>
          </w:r>
          <w:r>
            <w:fldChar w:fldCharType="end"/>
          </w:r>
        </w:p>
      </w:tc>
    </w:tr>
  </w:tbl>
  <w:p w14:paraId="11AF6B2A" w14:textId="77777777" w:rsidR="00D138B3" w:rsidRDefault="00D138B3" w:rsidP="00734359">
    <w:pPr>
      <w:pStyle w:val="Min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907F496" w14:textId="77777777" w:rsidR="00D138B3" w:rsidRDefault="00D138B3" w:rsidP="00734359">
      <w:pPr>
        <w:spacing w:line="240" w:lineRule="auto"/>
      </w:pPr>
      <w:r>
        <w:separator/>
      </w:r>
    </w:p>
  </w:footnote>
  <w:footnote w:type="continuationSeparator" w:id="0">
    <w:p w14:paraId="2BBD791B" w14:textId="77777777" w:rsidR="00D138B3" w:rsidRDefault="00D138B3" w:rsidP="0073435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lenraster"/>
      <w:tblW w:w="10495" w:type="dxa"/>
      <w:tblInd w:w="-851" w:type="dxa"/>
      <w:tblBorders>
        <w:top w:val="none" w:sz="0" w:space="0" w:color="auto"/>
        <w:left w:val="none" w:sz="0" w:space="0" w:color="auto"/>
        <w:bottom w:val="single" w:sz="12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954"/>
      <w:gridCol w:w="4541"/>
    </w:tblGrid>
    <w:tr w:rsidR="00D138B3" w14:paraId="08DCCEFA" w14:textId="77777777" w:rsidTr="009B3D54">
      <w:trPr>
        <w:trHeight w:hRule="exact" w:val="1571"/>
      </w:trPr>
      <w:tc>
        <w:tcPr>
          <w:tcW w:w="5954" w:type="dxa"/>
          <w:vAlign w:val="bottom"/>
        </w:tcPr>
        <w:p w14:paraId="1ADF4C9E" w14:textId="1070FAA3" w:rsidR="00D138B3" w:rsidRPr="00E86FC8" w:rsidRDefault="00D138B3" w:rsidP="0062165D">
          <w:pPr>
            <w:pStyle w:val="Kopfzeile"/>
            <w:ind w:left="0"/>
            <w:jc w:val="left"/>
            <w:rPr>
              <w:lang w:val="fr-CH"/>
            </w:rPr>
          </w:pPr>
          <w:r w:rsidRPr="00E86FC8">
            <w:rPr>
              <w:lang w:val="fr-CH"/>
            </w:rPr>
            <w:t>Adaptation de la check-list</w:t>
          </w:r>
        </w:p>
      </w:tc>
      <w:tc>
        <w:tcPr>
          <w:tcW w:w="4541" w:type="dxa"/>
          <w:vAlign w:val="bottom"/>
        </w:tcPr>
        <w:p w14:paraId="038B0F76" w14:textId="611FE845" w:rsidR="00D138B3" w:rsidRDefault="00D138B3" w:rsidP="009B3D54">
          <w:pPr>
            <w:spacing w:after="140" w:line="240" w:lineRule="auto"/>
            <w:jc w:val="right"/>
          </w:pPr>
          <w:r>
            <w:rPr>
              <w:noProof/>
              <w:lang w:eastAsia="de-CH"/>
            </w:rPr>
            <w:drawing>
              <wp:inline distT="0" distB="0" distL="0" distR="0" wp14:anchorId="201E8007" wp14:editId="4D2241AB">
                <wp:extent cx="1698812" cy="532800"/>
                <wp:effectExtent l="0" t="0" r="0" b="635"/>
                <wp:docPr id="12" name="Grafik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rogress_Logo_f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98812" cy="532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19FD0DA3" w14:textId="77777777" w:rsidR="00D138B3" w:rsidRPr="00896917" w:rsidRDefault="00D138B3" w:rsidP="00B260E5">
    <w:pPr>
      <w:pStyle w:val="Min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6BDC3B" w14:textId="77777777" w:rsidR="00D138B3" w:rsidRDefault="00D138B3" w:rsidP="00B82922">
    <w:pPr>
      <w:pStyle w:val="Kopfzeile"/>
    </w:pPr>
    <w:r w:rsidRPr="00151839">
      <w:fldChar w:fldCharType="begin"/>
    </w:r>
    <w:r w:rsidRPr="00151839">
      <w:instrText>MACROBUTTON NoMacro [</w:instrText>
    </w:r>
    <w:r w:rsidRPr="00151839">
      <w:rPr>
        <w:color w:val="FF0000"/>
      </w:rPr>
      <w:instrText>KLICK!</w:instrText>
    </w:r>
    <w:r w:rsidRPr="00151839">
      <w:instrText xml:space="preserve"> Titel]</w:instrText>
    </w:r>
    <w:r w:rsidRPr="00151839">
      <w:fldChar w:fldCharType="end"/>
    </w:r>
    <w:r>
      <w:tab/>
    </w:r>
    <w:r>
      <w:rPr>
        <w:noProof/>
        <w:lang w:eastAsia="de-CH"/>
      </w:rPr>
      <w:drawing>
        <wp:inline distT="0" distB="0" distL="0" distR="0" wp14:anchorId="5F2DF948" wp14:editId="01C133AD">
          <wp:extent cx="1692000" cy="851983"/>
          <wp:effectExtent l="0" t="0" r="3810" b="5715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tientensicherheit_Logo_d-f-i-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2000" cy="85198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7658A43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A866C06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11A4153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59408718"/>
    <w:lvl w:ilvl="0">
      <w:start w:val="1"/>
      <w:numFmt w:val="lowerLetter"/>
      <w:pStyle w:val="Listennummer2"/>
      <w:lvlText w:val="%1)"/>
      <w:lvlJc w:val="left"/>
      <w:pPr>
        <w:ind w:left="643" w:hanging="360"/>
      </w:pPr>
    </w:lvl>
  </w:abstractNum>
  <w:abstractNum w:abstractNumId="4">
    <w:nsid w:val="FFFFFF80"/>
    <w:multiLevelType w:val="singleLevel"/>
    <w:tmpl w:val="003A02C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92A285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0507B92"/>
    <w:lvl w:ilvl="0">
      <w:start w:val="1"/>
      <w:numFmt w:val="bullet"/>
      <w:pStyle w:val="Aufzhlungszeichen3"/>
      <w:lvlText w:val="–"/>
      <w:lvlJc w:val="left"/>
      <w:pPr>
        <w:ind w:left="926" w:hanging="360"/>
      </w:pPr>
      <w:rPr>
        <w:rFonts w:ascii="Arial" w:hAnsi="Arial" w:hint="default"/>
      </w:rPr>
    </w:lvl>
  </w:abstractNum>
  <w:abstractNum w:abstractNumId="7">
    <w:nsid w:val="FFFFFF83"/>
    <w:multiLevelType w:val="singleLevel"/>
    <w:tmpl w:val="D7B62178"/>
    <w:lvl w:ilvl="0">
      <w:start w:val="1"/>
      <w:numFmt w:val="bullet"/>
      <w:pStyle w:val="Aufzhlungszeichen2"/>
      <w:lvlText w:val="–"/>
      <w:lvlJc w:val="left"/>
      <w:pPr>
        <w:ind w:left="643" w:hanging="360"/>
      </w:pPr>
      <w:rPr>
        <w:rFonts w:ascii="Arial" w:hAnsi="Arial" w:hint="default"/>
      </w:rPr>
    </w:lvl>
  </w:abstractNum>
  <w:abstractNum w:abstractNumId="8">
    <w:nsid w:val="FFFFFF88"/>
    <w:multiLevelType w:val="singleLevel"/>
    <w:tmpl w:val="66DC7258"/>
    <w:lvl w:ilvl="0">
      <w:start w:val="1"/>
      <w:numFmt w:val="decimal"/>
      <w:pStyle w:val="Listennummer"/>
      <w:lvlText w:val="%1"/>
      <w:lvlJc w:val="left"/>
      <w:pPr>
        <w:ind w:left="360" w:hanging="360"/>
      </w:pPr>
      <w:rPr>
        <w:rFonts w:hint="default"/>
      </w:rPr>
    </w:lvl>
  </w:abstractNum>
  <w:abstractNum w:abstractNumId="9">
    <w:nsid w:val="FFFFFF89"/>
    <w:multiLevelType w:val="singleLevel"/>
    <w:tmpl w:val="8E0CFF3A"/>
    <w:lvl w:ilvl="0">
      <w:start w:val="1"/>
      <w:numFmt w:val="bullet"/>
      <w:pStyle w:val="Aufzhlungszeichen"/>
      <w:lvlText w:val=""/>
      <w:lvlJc w:val="left"/>
      <w:pPr>
        <w:ind w:left="360" w:hanging="360"/>
      </w:pPr>
      <w:rPr>
        <w:rFonts w:ascii="Symbol" w:hAnsi="Symbol" w:hint="default"/>
        <w:sz w:val="18"/>
      </w:rPr>
    </w:lvl>
  </w:abstractNum>
  <w:abstractNum w:abstractNumId="10">
    <w:nsid w:val="02E5369C"/>
    <w:multiLevelType w:val="hybridMultilevel"/>
    <w:tmpl w:val="20BE5FA4"/>
    <w:lvl w:ilvl="0" w:tplc="2A266B0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6EF1CF0"/>
    <w:multiLevelType w:val="hybridMultilevel"/>
    <w:tmpl w:val="52284F66"/>
    <w:lvl w:ilvl="0" w:tplc="8FDA43D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D035F8F"/>
    <w:multiLevelType w:val="multilevel"/>
    <w:tmpl w:val="738AFA40"/>
    <w:lvl w:ilvl="0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>
    <w:nsid w:val="212E1689"/>
    <w:multiLevelType w:val="hybridMultilevel"/>
    <w:tmpl w:val="71D6B78A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D9D0ADE"/>
    <w:multiLevelType w:val="hybridMultilevel"/>
    <w:tmpl w:val="0A06F36A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98A130E"/>
    <w:multiLevelType w:val="hybridMultilevel"/>
    <w:tmpl w:val="8E280B76"/>
    <w:lvl w:ilvl="0" w:tplc="7D046FE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C030BDA"/>
    <w:multiLevelType w:val="hybridMultilevel"/>
    <w:tmpl w:val="B7DC0EBC"/>
    <w:lvl w:ilvl="0" w:tplc="31584DB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0E262EC"/>
    <w:multiLevelType w:val="hybridMultilevel"/>
    <w:tmpl w:val="A57AE5C2"/>
    <w:lvl w:ilvl="0" w:tplc="31584DB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D9A2DA3"/>
    <w:multiLevelType w:val="multilevel"/>
    <w:tmpl w:val="F886B33E"/>
    <w:lvl w:ilvl="0">
      <w:start w:val="1"/>
      <w:numFmt w:val="decimal"/>
      <w:pStyle w:val="berschrift1"/>
      <w:lvlText w:val="%1"/>
      <w:lvlJc w:val="left"/>
      <w:pPr>
        <w:ind w:left="851" w:hanging="85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851" w:hanging="851"/>
      </w:pPr>
      <w:rPr>
        <w:rFonts w:hint="default"/>
      </w:rPr>
    </w:lvl>
    <w:lvl w:ilvl="3">
      <w:start w:val="1"/>
      <w:numFmt w:val="lowerLetter"/>
      <w:pStyle w:val="berschrift4"/>
      <w:lvlText w:val="%1.%2.%3.%4)"/>
      <w:lvlJc w:val="left"/>
      <w:pPr>
        <w:ind w:left="851" w:hanging="851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9">
    <w:nsid w:val="738328F6"/>
    <w:multiLevelType w:val="hybridMultilevel"/>
    <w:tmpl w:val="A6C8FA2A"/>
    <w:lvl w:ilvl="0" w:tplc="2A266B0C"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74F11FA2"/>
    <w:multiLevelType w:val="hybridMultilevel"/>
    <w:tmpl w:val="CBFC3554"/>
    <w:lvl w:ilvl="0" w:tplc="5E266C9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5CA2A98"/>
    <w:multiLevelType w:val="hybridMultilevel"/>
    <w:tmpl w:val="70A86340"/>
    <w:lvl w:ilvl="0" w:tplc="039CE5F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E26907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546D124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BF2B6D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C4A2C0C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80A8270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7B6FDC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6B6554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F707E2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2">
    <w:nsid w:val="79075395"/>
    <w:multiLevelType w:val="hybridMultilevel"/>
    <w:tmpl w:val="6E2ABE0A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B4B38D1"/>
    <w:multiLevelType w:val="hybridMultilevel"/>
    <w:tmpl w:val="D452F6C4"/>
    <w:lvl w:ilvl="0" w:tplc="7BCCA7B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6CDEF56E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2" w:tplc="1910BD06" w:tentative="1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3" w:tplc="0812D5D4" w:tentative="1">
      <w:start w:val="1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Times New Roman" w:hAnsi="Times New Roman" w:hint="default"/>
      </w:rPr>
    </w:lvl>
    <w:lvl w:ilvl="4" w:tplc="9C561A4A" w:tentative="1">
      <w:start w:val="1"/>
      <w:numFmt w:val="bullet"/>
      <w:lvlText w:val="-"/>
      <w:lvlJc w:val="left"/>
      <w:pPr>
        <w:tabs>
          <w:tab w:val="num" w:pos="3240"/>
        </w:tabs>
        <w:ind w:left="3240" w:hanging="360"/>
      </w:pPr>
      <w:rPr>
        <w:rFonts w:ascii="Times New Roman" w:hAnsi="Times New Roman" w:hint="default"/>
      </w:rPr>
    </w:lvl>
    <w:lvl w:ilvl="5" w:tplc="F07EBB1A" w:tentative="1">
      <w:start w:val="1"/>
      <w:numFmt w:val="bullet"/>
      <w:lvlText w:val="-"/>
      <w:lvlJc w:val="left"/>
      <w:pPr>
        <w:tabs>
          <w:tab w:val="num" w:pos="3960"/>
        </w:tabs>
        <w:ind w:left="3960" w:hanging="360"/>
      </w:pPr>
      <w:rPr>
        <w:rFonts w:ascii="Times New Roman" w:hAnsi="Times New Roman" w:hint="default"/>
      </w:rPr>
    </w:lvl>
    <w:lvl w:ilvl="6" w:tplc="451CCCF2" w:tentative="1">
      <w:start w:val="1"/>
      <w:numFmt w:val="bullet"/>
      <w:lvlText w:val="-"/>
      <w:lvlJc w:val="left"/>
      <w:pPr>
        <w:tabs>
          <w:tab w:val="num" w:pos="4680"/>
        </w:tabs>
        <w:ind w:left="4680" w:hanging="360"/>
      </w:pPr>
      <w:rPr>
        <w:rFonts w:ascii="Times New Roman" w:hAnsi="Times New Roman" w:hint="default"/>
      </w:rPr>
    </w:lvl>
    <w:lvl w:ilvl="7" w:tplc="161A622A" w:tentative="1">
      <w:start w:val="1"/>
      <w:numFmt w:val="bullet"/>
      <w:lvlText w:val="-"/>
      <w:lvlJc w:val="left"/>
      <w:pPr>
        <w:tabs>
          <w:tab w:val="num" w:pos="5400"/>
        </w:tabs>
        <w:ind w:left="5400" w:hanging="360"/>
      </w:pPr>
      <w:rPr>
        <w:rFonts w:ascii="Times New Roman" w:hAnsi="Times New Roman" w:hint="default"/>
      </w:rPr>
    </w:lvl>
    <w:lvl w:ilvl="8" w:tplc="6AD61C32" w:tentative="1">
      <w:start w:val="1"/>
      <w:numFmt w:val="bullet"/>
      <w:lvlText w:val="-"/>
      <w:lvlJc w:val="left"/>
      <w:pPr>
        <w:tabs>
          <w:tab w:val="num" w:pos="6120"/>
        </w:tabs>
        <w:ind w:left="6120" w:hanging="360"/>
      </w:pPr>
      <w:rPr>
        <w:rFonts w:ascii="Times New Roman" w:hAnsi="Times New Roman" w:hint="default"/>
      </w:rPr>
    </w:lvl>
  </w:abstractNum>
  <w:abstractNum w:abstractNumId="24">
    <w:nsid w:val="7FE30E53"/>
    <w:multiLevelType w:val="multilevel"/>
    <w:tmpl w:val="08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8"/>
  </w:num>
  <w:num w:numId="5">
    <w:abstractNumId w:val="3"/>
  </w:num>
  <w:num w:numId="6">
    <w:abstractNumId w:val="24"/>
  </w:num>
  <w:num w:numId="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2"/>
  </w:num>
  <w:num w:numId="9">
    <w:abstractNumId w:val="9"/>
  </w:num>
  <w:num w:numId="10">
    <w:abstractNumId w:val="7"/>
  </w:num>
  <w:num w:numId="11">
    <w:abstractNumId w:val="6"/>
  </w:num>
  <w:num w:numId="12">
    <w:abstractNumId w:val="8"/>
  </w:num>
  <w:num w:numId="13">
    <w:abstractNumId w:val="3"/>
  </w:num>
  <w:num w:numId="14">
    <w:abstractNumId w:val="5"/>
  </w:num>
  <w:num w:numId="15">
    <w:abstractNumId w:val="4"/>
  </w:num>
  <w:num w:numId="16">
    <w:abstractNumId w:val="2"/>
  </w:num>
  <w:num w:numId="17">
    <w:abstractNumId w:val="1"/>
  </w:num>
  <w:num w:numId="18">
    <w:abstractNumId w:val="0"/>
  </w:num>
  <w:num w:numId="19">
    <w:abstractNumId w:val="18"/>
  </w:num>
  <w:num w:numId="20">
    <w:abstractNumId w:val="23"/>
  </w:num>
  <w:num w:numId="21">
    <w:abstractNumId w:val="20"/>
  </w:num>
  <w:num w:numId="22">
    <w:abstractNumId w:val="10"/>
  </w:num>
  <w:num w:numId="23">
    <w:abstractNumId w:val="21"/>
  </w:num>
  <w:num w:numId="24">
    <w:abstractNumId w:val="19"/>
  </w:num>
  <w:num w:numId="25">
    <w:abstractNumId w:val="15"/>
  </w:num>
  <w:num w:numId="26">
    <w:abstractNumId w:val="11"/>
  </w:num>
  <w:num w:numId="27">
    <w:abstractNumId w:val="14"/>
  </w:num>
  <w:num w:numId="28">
    <w:abstractNumId w:val="13"/>
  </w:num>
  <w:num w:numId="29">
    <w:abstractNumId w:val="16"/>
  </w:num>
  <w:num w:numId="30">
    <w:abstractNumId w:val="17"/>
  </w:num>
  <w:num w:numId="31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attachedTemplate r:id="rId1"/>
  <w:defaultTabStop w:val="708"/>
  <w:hyphenationZone w:val="425"/>
  <w:doNotHyphenateCaps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0849"/>
    <w:rsid w:val="00003F3D"/>
    <w:rsid w:val="00004785"/>
    <w:rsid w:val="00007D95"/>
    <w:rsid w:val="00011150"/>
    <w:rsid w:val="000128E7"/>
    <w:rsid w:val="000216E4"/>
    <w:rsid w:val="000244E2"/>
    <w:rsid w:val="000247F8"/>
    <w:rsid w:val="0002521B"/>
    <w:rsid w:val="000270F3"/>
    <w:rsid w:val="00033FD0"/>
    <w:rsid w:val="0004219F"/>
    <w:rsid w:val="000442C1"/>
    <w:rsid w:val="00044F0D"/>
    <w:rsid w:val="0004621B"/>
    <w:rsid w:val="000473E2"/>
    <w:rsid w:val="00050059"/>
    <w:rsid w:val="00051182"/>
    <w:rsid w:val="00052237"/>
    <w:rsid w:val="000523ED"/>
    <w:rsid w:val="00054C72"/>
    <w:rsid w:val="000552A9"/>
    <w:rsid w:val="0006526E"/>
    <w:rsid w:val="00066A77"/>
    <w:rsid w:val="00067BDA"/>
    <w:rsid w:val="00070D62"/>
    <w:rsid w:val="00071844"/>
    <w:rsid w:val="00076DF4"/>
    <w:rsid w:val="00081035"/>
    <w:rsid w:val="0008197E"/>
    <w:rsid w:val="00092BF6"/>
    <w:rsid w:val="0009550C"/>
    <w:rsid w:val="000975FB"/>
    <w:rsid w:val="000A256F"/>
    <w:rsid w:val="000A4B64"/>
    <w:rsid w:val="000A553A"/>
    <w:rsid w:val="000B5524"/>
    <w:rsid w:val="000C0757"/>
    <w:rsid w:val="000C327E"/>
    <w:rsid w:val="000D287B"/>
    <w:rsid w:val="000E288D"/>
    <w:rsid w:val="000E3845"/>
    <w:rsid w:val="000E68EF"/>
    <w:rsid w:val="000E71C8"/>
    <w:rsid w:val="000E738F"/>
    <w:rsid w:val="000F0D7F"/>
    <w:rsid w:val="000F1DB7"/>
    <w:rsid w:val="001058EE"/>
    <w:rsid w:val="00110252"/>
    <w:rsid w:val="00110342"/>
    <w:rsid w:val="00111531"/>
    <w:rsid w:val="00111541"/>
    <w:rsid w:val="00111770"/>
    <w:rsid w:val="001148D6"/>
    <w:rsid w:val="0011776C"/>
    <w:rsid w:val="00122B37"/>
    <w:rsid w:val="0012314B"/>
    <w:rsid w:val="0012424E"/>
    <w:rsid w:val="00130C2D"/>
    <w:rsid w:val="001358DC"/>
    <w:rsid w:val="0013746F"/>
    <w:rsid w:val="001406BF"/>
    <w:rsid w:val="00146C81"/>
    <w:rsid w:val="00147361"/>
    <w:rsid w:val="0015125B"/>
    <w:rsid w:val="00151839"/>
    <w:rsid w:val="00152632"/>
    <w:rsid w:val="00152A13"/>
    <w:rsid w:val="001548A9"/>
    <w:rsid w:val="001701B7"/>
    <w:rsid w:val="0017289C"/>
    <w:rsid w:val="00173BED"/>
    <w:rsid w:val="00182F8D"/>
    <w:rsid w:val="00183F35"/>
    <w:rsid w:val="00184624"/>
    <w:rsid w:val="0018707A"/>
    <w:rsid w:val="0019425E"/>
    <w:rsid w:val="00197ED5"/>
    <w:rsid w:val="001A30B0"/>
    <w:rsid w:val="001A577E"/>
    <w:rsid w:val="001B05C4"/>
    <w:rsid w:val="001B3C2B"/>
    <w:rsid w:val="001B4F0F"/>
    <w:rsid w:val="001B539A"/>
    <w:rsid w:val="001B59A0"/>
    <w:rsid w:val="001C7D0E"/>
    <w:rsid w:val="001D0CA0"/>
    <w:rsid w:val="001D3404"/>
    <w:rsid w:val="001D515D"/>
    <w:rsid w:val="001D6D5F"/>
    <w:rsid w:val="001E1A0F"/>
    <w:rsid w:val="001E2247"/>
    <w:rsid w:val="001E3499"/>
    <w:rsid w:val="001E4369"/>
    <w:rsid w:val="001E4B15"/>
    <w:rsid w:val="001E7DA6"/>
    <w:rsid w:val="001F23CE"/>
    <w:rsid w:val="001F460B"/>
    <w:rsid w:val="001F58C9"/>
    <w:rsid w:val="001F7C41"/>
    <w:rsid w:val="002010B2"/>
    <w:rsid w:val="00206A9D"/>
    <w:rsid w:val="00210617"/>
    <w:rsid w:val="00213DCA"/>
    <w:rsid w:val="00217049"/>
    <w:rsid w:val="002214E1"/>
    <w:rsid w:val="00221909"/>
    <w:rsid w:val="00223C4D"/>
    <w:rsid w:val="002257FF"/>
    <w:rsid w:val="00230474"/>
    <w:rsid w:val="00230AFC"/>
    <w:rsid w:val="002310A8"/>
    <w:rsid w:val="00231643"/>
    <w:rsid w:val="00232551"/>
    <w:rsid w:val="002355E1"/>
    <w:rsid w:val="00235A47"/>
    <w:rsid w:val="00237845"/>
    <w:rsid w:val="002420F5"/>
    <w:rsid w:val="00242CBC"/>
    <w:rsid w:val="002443E7"/>
    <w:rsid w:val="00252031"/>
    <w:rsid w:val="00255DA5"/>
    <w:rsid w:val="0025691D"/>
    <w:rsid w:val="00260D4F"/>
    <w:rsid w:val="00273FD3"/>
    <w:rsid w:val="00276AE9"/>
    <w:rsid w:val="002829E1"/>
    <w:rsid w:val="00282F05"/>
    <w:rsid w:val="0028472E"/>
    <w:rsid w:val="002873C0"/>
    <w:rsid w:val="00290AD6"/>
    <w:rsid w:val="00290C49"/>
    <w:rsid w:val="00291076"/>
    <w:rsid w:val="002916F2"/>
    <w:rsid w:val="00292140"/>
    <w:rsid w:val="002935D0"/>
    <w:rsid w:val="00297B46"/>
    <w:rsid w:val="002A43D5"/>
    <w:rsid w:val="002A5BEA"/>
    <w:rsid w:val="002A74F1"/>
    <w:rsid w:val="002B0BF3"/>
    <w:rsid w:val="002B27BB"/>
    <w:rsid w:val="002B27D4"/>
    <w:rsid w:val="002B43D1"/>
    <w:rsid w:val="002B53CB"/>
    <w:rsid w:val="002B7B72"/>
    <w:rsid w:val="002C187F"/>
    <w:rsid w:val="002C202D"/>
    <w:rsid w:val="002C641D"/>
    <w:rsid w:val="002D2701"/>
    <w:rsid w:val="002D323B"/>
    <w:rsid w:val="002D38F5"/>
    <w:rsid w:val="002D3A71"/>
    <w:rsid w:val="002D49F6"/>
    <w:rsid w:val="002D7044"/>
    <w:rsid w:val="002E0654"/>
    <w:rsid w:val="002E24A7"/>
    <w:rsid w:val="002E5586"/>
    <w:rsid w:val="002E7F96"/>
    <w:rsid w:val="002F0D64"/>
    <w:rsid w:val="002F0E95"/>
    <w:rsid w:val="002F4FC0"/>
    <w:rsid w:val="002F6188"/>
    <w:rsid w:val="00300A74"/>
    <w:rsid w:val="00301776"/>
    <w:rsid w:val="0031286A"/>
    <w:rsid w:val="00313DFE"/>
    <w:rsid w:val="00316987"/>
    <w:rsid w:val="00316D37"/>
    <w:rsid w:val="003206F7"/>
    <w:rsid w:val="00324ED6"/>
    <w:rsid w:val="00325E94"/>
    <w:rsid w:val="00326EB7"/>
    <w:rsid w:val="003356A9"/>
    <w:rsid w:val="00336833"/>
    <w:rsid w:val="00336D40"/>
    <w:rsid w:val="0034279D"/>
    <w:rsid w:val="0034327F"/>
    <w:rsid w:val="003439BE"/>
    <w:rsid w:val="00344D03"/>
    <w:rsid w:val="0034500C"/>
    <w:rsid w:val="00345770"/>
    <w:rsid w:val="00350D55"/>
    <w:rsid w:val="00360D05"/>
    <w:rsid w:val="003610B4"/>
    <w:rsid w:val="00362B7B"/>
    <w:rsid w:val="00366A44"/>
    <w:rsid w:val="0037310E"/>
    <w:rsid w:val="003767CD"/>
    <w:rsid w:val="00380162"/>
    <w:rsid w:val="00385A49"/>
    <w:rsid w:val="00392601"/>
    <w:rsid w:val="0039431B"/>
    <w:rsid w:val="003A01ED"/>
    <w:rsid w:val="003A2405"/>
    <w:rsid w:val="003A3D8B"/>
    <w:rsid w:val="003A684E"/>
    <w:rsid w:val="003B54BA"/>
    <w:rsid w:val="003B6A79"/>
    <w:rsid w:val="003C3EDD"/>
    <w:rsid w:val="003C5F8E"/>
    <w:rsid w:val="003D327F"/>
    <w:rsid w:val="003D75CF"/>
    <w:rsid w:val="003E0D05"/>
    <w:rsid w:val="003E15B9"/>
    <w:rsid w:val="003E2859"/>
    <w:rsid w:val="003E4F08"/>
    <w:rsid w:val="003E7B24"/>
    <w:rsid w:val="003E7D27"/>
    <w:rsid w:val="003E7EA7"/>
    <w:rsid w:val="003F2DEA"/>
    <w:rsid w:val="003F384A"/>
    <w:rsid w:val="003F4404"/>
    <w:rsid w:val="003F6F66"/>
    <w:rsid w:val="00401842"/>
    <w:rsid w:val="004029B9"/>
    <w:rsid w:val="00404F94"/>
    <w:rsid w:val="00407DB2"/>
    <w:rsid w:val="004115D1"/>
    <w:rsid w:val="00416367"/>
    <w:rsid w:val="00421131"/>
    <w:rsid w:val="004215B5"/>
    <w:rsid w:val="00422698"/>
    <w:rsid w:val="00426EA9"/>
    <w:rsid w:val="00430E43"/>
    <w:rsid w:val="004355E6"/>
    <w:rsid w:val="00437C6A"/>
    <w:rsid w:val="0044122C"/>
    <w:rsid w:val="00441E33"/>
    <w:rsid w:val="00442CF4"/>
    <w:rsid w:val="00443FB3"/>
    <w:rsid w:val="00446978"/>
    <w:rsid w:val="004543D4"/>
    <w:rsid w:val="00461F77"/>
    <w:rsid w:val="004632EE"/>
    <w:rsid w:val="004718EC"/>
    <w:rsid w:val="0047281B"/>
    <w:rsid w:val="00473DB8"/>
    <w:rsid w:val="00474F3A"/>
    <w:rsid w:val="004816B4"/>
    <w:rsid w:val="00481D36"/>
    <w:rsid w:val="00486C2E"/>
    <w:rsid w:val="00493A83"/>
    <w:rsid w:val="004A1EC6"/>
    <w:rsid w:val="004A6708"/>
    <w:rsid w:val="004A736B"/>
    <w:rsid w:val="004A7660"/>
    <w:rsid w:val="004B3F20"/>
    <w:rsid w:val="004B5CF9"/>
    <w:rsid w:val="004C29C4"/>
    <w:rsid w:val="004C5707"/>
    <w:rsid w:val="004C6358"/>
    <w:rsid w:val="004D07A7"/>
    <w:rsid w:val="004D199D"/>
    <w:rsid w:val="004E3323"/>
    <w:rsid w:val="004E491D"/>
    <w:rsid w:val="004F3AD5"/>
    <w:rsid w:val="00511EED"/>
    <w:rsid w:val="0051372D"/>
    <w:rsid w:val="00514AB4"/>
    <w:rsid w:val="00521ACD"/>
    <w:rsid w:val="00526A4E"/>
    <w:rsid w:val="00527D7F"/>
    <w:rsid w:val="00531CBE"/>
    <w:rsid w:val="00535186"/>
    <w:rsid w:val="00543CC3"/>
    <w:rsid w:val="005508E9"/>
    <w:rsid w:val="00555D78"/>
    <w:rsid w:val="0055794F"/>
    <w:rsid w:val="0056239F"/>
    <w:rsid w:val="00564C9F"/>
    <w:rsid w:val="00565CE8"/>
    <w:rsid w:val="0056766E"/>
    <w:rsid w:val="0057392E"/>
    <w:rsid w:val="00573C12"/>
    <w:rsid w:val="005743CC"/>
    <w:rsid w:val="00581551"/>
    <w:rsid w:val="00582320"/>
    <w:rsid w:val="00584931"/>
    <w:rsid w:val="00585686"/>
    <w:rsid w:val="00585994"/>
    <w:rsid w:val="00591467"/>
    <w:rsid w:val="00593B5E"/>
    <w:rsid w:val="005A00D2"/>
    <w:rsid w:val="005A7F84"/>
    <w:rsid w:val="005B3538"/>
    <w:rsid w:val="005C0EBB"/>
    <w:rsid w:val="005C4AC9"/>
    <w:rsid w:val="005C50A5"/>
    <w:rsid w:val="005C623B"/>
    <w:rsid w:val="005D6867"/>
    <w:rsid w:val="005F204F"/>
    <w:rsid w:val="005F25C5"/>
    <w:rsid w:val="005F7CE8"/>
    <w:rsid w:val="00601A0F"/>
    <w:rsid w:val="00602CDD"/>
    <w:rsid w:val="006104B2"/>
    <w:rsid w:val="006119DC"/>
    <w:rsid w:val="00614231"/>
    <w:rsid w:val="00616D4C"/>
    <w:rsid w:val="006178A0"/>
    <w:rsid w:val="00620F44"/>
    <w:rsid w:val="0062165D"/>
    <w:rsid w:val="00627DA7"/>
    <w:rsid w:val="006316AC"/>
    <w:rsid w:val="00633363"/>
    <w:rsid w:val="00637731"/>
    <w:rsid w:val="00641733"/>
    <w:rsid w:val="00642D27"/>
    <w:rsid w:val="00645D85"/>
    <w:rsid w:val="00650CEF"/>
    <w:rsid w:val="00651530"/>
    <w:rsid w:val="00660997"/>
    <w:rsid w:val="00661E5E"/>
    <w:rsid w:val="00663F19"/>
    <w:rsid w:val="00674CFD"/>
    <w:rsid w:val="00676A1B"/>
    <w:rsid w:val="00684368"/>
    <w:rsid w:val="006873D3"/>
    <w:rsid w:val="00694E48"/>
    <w:rsid w:val="00696E46"/>
    <w:rsid w:val="00697D6C"/>
    <w:rsid w:val="006A0AAA"/>
    <w:rsid w:val="006A2188"/>
    <w:rsid w:val="006B0EE1"/>
    <w:rsid w:val="006B1DE9"/>
    <w:rsid w:val="006B2757"/>
    <w:rsid w:val="006C22F9"/>
    <w:rsid w:val="006D328E"/>
    <w:rsid w:val="006D38E6"/>
    <w:rsid w:val="006D3E69"/>
    <w:rsid w:val="006E1CBC"/>
    <w:rsid w:val="0070100F"/>
    <w:rsid w:val="0070177B"/>
    <w:rsid w:val="00701C04"/>
    <w:rsid w:val="00704B8E"/>
    <w:rsid w:val="0071052D"/>
    <w:rsid w:val="00710691"/>
    <w:rsid w:val="00711AC7"/>
    <w:rsid w:val="007179D4"/>
    <w:rsid w:val="00721855"/>
    <w:rsid w:val="00721E65"/>
    <w:rsid w:val="00722B25"/>
    <w:rsid w:val="0072598A"/>
    <w:rsid w:val="00726932"/>
    <w:rsid w:val="0072718B"/>
    <w:rsid w:val="00727ED0"/>
    <w:rsid w:val="00730133"/>
    <w:rsid w:val="00730CFD"/>
    <w:rsid w:val="0073415A"/>
    <w:rsid w:val="00734359"/>
    <w:rsid w:val="0073443B"/>
    <w:rsid w:val="00735013"/>
    <w:rsid w:val="0073584A"/>
    <w:rsid w:val="00736D8C"/>
    <w:rsid w:val="00737BAD"/>
    <w:rsid w:val="007438CF"/>
    <w:rsid w:val="0074758C"/>
    <w:rsid w:val="00750E7C"/>
    <w:rsid w:val="00754FD7"/>
    <w:rsid w:val="00755085"/>
    <w:rsid w:val="0075649F"/>
    <w:rsid w:val="00757DCA"/>
    <w:rsid w:val="00760611"/>
    <w:rsid w:val="00762702"/>
    <w:rsid w:val="007627A1"/>
    <w:rsid w:val="007636EB"/>
    <w:rsid w:val="007653FA"/>
    <w:rsid w:val="0077054A"/>
    <w:rsid w:val="00772187"/>
    <w:rsid w:val="007721EB"/>
    <w:rsid w:val="007753CF"/>
    <w:rsid w:val="00785A97"/>
    <w:rsid w:val="00785C80"/>
    <w:rsid w:val="00786EF5"/>
    <w:rsid w:val="00790199"/>
    <w:rsid w:val="00790FE5"/>
    <w:rsid w:val="007941DD"/>
    <w:rsid w:val="0079701D"/>
    <w:rsid w:val="00797D78"/>
    <w:rsid w:val="007A1DC6"/>
    <w:rsid w:val="007A225D"/>
    <w:rsid w:val="007A30F9"/>
    <w:rsid w:val="007A4E63"/>
    <w:rsid w:val="007A5576"/>
    <w:rsid w:val="007A69CE"/>
    <w:rsid w:val="007B0E9E"/>
    <w:rsid w:val="007B18CC"/>
    <w:rsid w:val="007B2CC9"/>
    <w:rsid w:val="007B378A"/>
    <w:rsid w:val="007B39EC"/>
    <w:rsid w:val="007B4B1B"/>
    <w:rsid w:val="007C751E"/>
    <w:rsid w:val="007D0755"/>
    <w:rsid w:val="007D19AB"/>
    <w:rsid w:val="007E082F"/>
    <w:rsid w:val="007E0BAC"/>
    <w:rsid w:val="007E1E18"/>
    <w:rsid w:val="007E28DE"/>
    <w:rsid w:val="007E6814"/>
    <w:rsid w:val="007F00E1"/>
    <w:rsid w:val="007F1C4C"/>
    <w:rsid w:val="00802DF4"/>
    <w:rsid w:val="00803D53"/>
    <w:rsid w:val="008061BE"/>
    <w:rsid w:val="0080654F"/>
    <w:rsid w:val="008072F9"/>
    <w:rsid w:val="00807442"/>
    <w:rsid w:val="0081408D"/>
    <w:rsid w:val="0082055B"/>
    <w:rsid w:val="0082077A"/>
    <w:rsid w:val="00823FC8"/>
    <w:rsid w:val="00831CE9"/>
    <w:rsid w:val="00832794"/>
    <w:rsid w:val="008357A5"/>
    <w:rsid w:val="00840F6A"/>
    <w:rsid w:val="00842D30"/>
    <w:rsid w:val="00842F6E"/>
    <w:rsid w:val="00845075"/>
    <w:rsid w:val="00851FAD"/>
    <w:rsid w:val="00852097"/>
    <w:rsid w:val="00853102"/>
    <w:rsid w:val="00855322"/>
    <w:rsid w:val="00855427"/>
    <w:rsid w:val="00857203"/>
    <w:rsid w:val="00860468"/>
    <w:rsid w:val="0086444E"/>
    <w:rsid w:val="00866EFA"/>
    <w:rsid w:val="00871B3A"/>
    <w:rsid w:val="008731A5"/>
    <w:rsid w:val="008811C4"/>
    <w:rsid w:val="008815BC"/>
    <w:rsid w:val="00882754"/>
    <w:rsid w:val="00884B33"/>
    <w:rsid w:val="00892661"/>
    <w:rsid w:val="0089379D"/>
    <w:rsid w:val="00897A61"/>
    <w:rsid w:val="008A1C18"/>
    <w:rsid w:val="008B0F7A"/>
    <w:rsid w:val="008B2069"/>
    <w:rsid w:val="008B26C3"/>
    <w:rsid w:val="008B4289"/>
    <w:rsid w:val="008B4C83"/>
    <w:rsid w:val="008C1292"/>
    <w:rsid w:val="008C17B4"/>
    <w:rsid w:val="008C2EC9"/>
    <w:rsid w:val="008C5852"/>
    <w:rsid w:val="008C61DA"/>
    <w:rsid w:val="008C62DC"/>
    <w:rsid w:val="008C76CD"/>
    <w:rsid w:val="008D3844"/>
    <w:rsid w:val="008D4E04"/>
    <w:rsid w:val="008D7FB5"/>
    <w:rsid w:val="008E0233"/>
    <w:rsid w:val="008E0EA1"/>
    <w:rsid w:val="008E2D15"/>
    <w:rsid w:val="008F3138"/>
    <w:rsid w:val="008F5535"/>
    <w:rsid w:val="008F5992"/>
    <w:rsid w:val="0090174A"/>
    <w:rsid w:val="00902378"/>
    <w:rsid w:val="0090356E"/>
    <w:rsid w:val="00913943"/>
    <w:rsid w:val="00913DA8"/>
    <w:rsid w:val="00914EA2"/>
    <w:rsid w:val="009179D7"/>
    <w:rsid w:val="00920EDA"/>
    <w:rsid w:val="009236D9"/>
    <w:rsid w:val="009326B8"/>
    <w:rsid w:val="00932CF2"/>
    <w:rsid w:val="009363E1"/>
    <w:rsid w:val="00946603"/>
    <w:rsid w:val="00952C9E"/>
    <w:rsid w:val="00956F51"/>
    <w:rsid w:val="00960B8B"/>
    <w:rsid w:val="00960BF0"/>
    <w:rsid w:val="0096391B"/>
    <w:rsid w:val="00967935"/>
    <w:rsid w:val="00970473"/>
    <w:rsid w:val="009714E5"/>
    <w:rsid w:val="00974C09"/>
    <w:rsid w:val="009813EF"/>
    <w:rsid w:val="00982653"/>
    <w:rsid w:val="00983B51"/>
    <w:rsid w:val="00990D33"/>
    <w:rsid w:val="00992AEF"/>
    <w:rsid w:val="009A10E8"/>
    <w:rsid w:val="009A18EA"/>
    <w:rsid w:val="009B06D3"/>
    <w:rsid w:val="009B1F21"/>
    <w:rsid w:val="009B3D54"/>
    <w:rsid w:val="009B5F2E"/>
    <w:rsid w:val="009B7449"/>
    <w:rsid w:val="009C1A47"/>
    <w:rsid w:val="009C3FBE"/>
    <w:rsid w:val="009D2FDB"/>
    <w:rsid w:val="009D7BB4"/>
    <w:rsid w:val="009E32AA"/>
    <w:rsid w:val="00A0163F"/>
    <w:rsid w:val="00A03E7B"/>
    <w:rsid w:val="00A0629E"/>
    <w:rsid w:val="00A11A35"/>
    <w:rsid w:val="00A1359B"/>
    <w:rsid w:val="00A13BFF"/>
    <w:rsid w:val="00A2000B"/>
    <w:rsid w:val="00A250FC"/>
    <w:rsid w:val="00A26686"/>
    <w:rsid w:val="00A304C4"/>
    <w:rsid w:val="00A320B2"/>
    <w:rsid w:val="00A32D13"/>
    <w:rsid w:val="00A36FAF"/>
    <w:rsid w:val="00A371B1"/>
    <w:rsid w:val="00A408E2"/>
    <w:rsid w:val="00A43D2E"/>
    <w:rsid w:val="00A5078A"/>
    <w:rsid w:val="00A56471"/>
    <w:rsid w:val="00A57A81"/>
    <w:rsid w:val="00A639FA"/>
    <w:rsid w:val="00A65307"/>
    <w:rsid w:val="00A7028E"/>
    <w:rsid w:val="00A73AA4"/>
    <w:rsid w:val="00A82A0B"/>
    <w:rsid w:val="00A85E05"/>
    <w:rsid w:val="00A86420"/>
    <w:rsid w:val="00A86A0D"/>
    <w:rsid w:val="00A91BE5"/>
    <w:rsid w:val="00A9416C"/>
    <w:rsid w:val="00AA2918"/>
    <w:rsid w:val="00AA7D9E"/>
    <w:rsid w:val="00AB1DA8"/>
    <w:rsid w:val="00AB34BA"/>
    <w:rsid w:val="00AB3EA7"/>
    <w:rsid w:val="00AB4116"/>
    <w:rsid w:val="00AB453F"/>
    <w:rsid w:val="00AC62FD"/>
    <w:rsid w:val="00AC7CC5"/>
    <w:rsid w:val="00AD3916"/>
    <w:rsid w:val="00AE23FC"/>
    <w:rsid w:val="00AE743B"/>
    <w:rsid w:val="00AF05B7"/>
    <w:rsid w:val="00AF25AF"/>
    <w:rsid w:val="00AF5C8E"/>
    <w:rsid w:val="00B01C9A"/>
    <w:rsid w:val="00B03182"/>
    <w:rsid w:val="00B07AA9"/>
    <w:rsid w:val="00B13454"/>
    <w:rsid w:val="00B13472"/>
    <w:rsid w:val="00B14687"/>
    <w:rsid w:val="00B1618F"/>
    <w:rsid w:val="00B25BFF"/>
    <w:rsid w:val="00B260E5"/>
    <w:rsid w:val="00B27A2D"/>
    <w:rsid w:val="00B468CF"/>
    <w:rsid w:val="00B47F67"/>
    <w:rsid w:val="00B5189A"/>
    <w:rsid w:val="00B54C5C"/>
    <w:rsid w:val="00B62063"/>
    <w:rsid w:val="00B6237E"/>
    <w:rsid w:val="00B625DE"/>
    <w:rsid w:val="00B66817"/>
    <w:rsid w:val="00B706E6"/>
    <w:rsid w:val="00B72A19"/>
    <w:rsid w:val="00B72EF5"/>
    <w:rsid w:val="00B77475"/>
    <w:rsid w:val="00B80BDF"/>
    <w:rsid w:val="00B82922"/>
    <w:rsid w:val="00B833AB"/>
    <w:rsid w:val="00B83822"/>
    <w:rsid w:val="00B83984"/>
    <w:rsid w:val="00B83BF4"/>
    <w:rsid w:val="00B877E8"/>
    <w:rsid w:val="00B87FE2"/>
    <w:rsid w:val="00B915D2"/>
    <w:rsid w:val="00B91730"/>
    <w:rsid w:val="00B93101"/>
    <w:rsid w:val="00B93DBC"/>
    <w:rsid w:val="00BA0E43"/>
    <w:rsid w:val="00BA1F6D"/>
    <w:rsid w:val="00BA5914"/>
    <w:rsid w:val="00BA6490"/>
    <w:rsid w:val="00BA7275"/>
    <w:rsid w:val="00BB5CAC"/>
    <w:rsid w:val="00BC4408"/>
    <w:rsid w:val="00BC607B"/>
    <w:rsid w:val="00BC7D89"/>
    <w:rsid w:val="00BD2143"/>
    <w:rsid w:val="00BD2650"/>
    <w:rsid w:val="00BD2C2A"/>
    <w:rsid w:val="00BD346C"/>
    <w:rsid w:val="00BD41A3"/>
    <w:rsid w:val="00BD50BF"/>
    <w:rsid w:val="00BD563C"/>
    <w:rsid w:val="00BD60A4"/>
    <w:rsid w:val="00BE3630"/>
    <w:rsid w:val="00BE51DE"/>
    <w:rsid w:val="00BE7DA5"/>
    <w:rsid w:val="00BF3A37"/>
    <w:rsid w:val="00C02A81"/>
    <w:rsid w:val="00C03057"/>
    <w:rsid w:val="00C041C9"/>
    <w:rsid w:val="00C05CF8"/>
    <w:rsid w:val="00C07EFF"/>
    <w:rsid w:val="00C108AC"/>
    <w:rsid w:val="00C14F82"/>
    <w:rsid w:val="00C211D8"/>
    <w:rsid w:val="00C2147A"/>
    <w:rsid w:val="00C21887"/>
    <w:rsid w:val="00C252A0"/>
    <w:rsid w:val="00C30720"/>
    <w:rsid w:val="00C30939"/>
    <w:rsid w:val="00C317AE"/>
    <w:rsid w:val="00C31831"/>
    <w:rsid w:val="00C33790"/>
    <w:rsid w:val="00C37376"/>
    <w:rsid w:val="00C4147F"/>
    <w:rsid w:val="00C44B7A"/>
    <w:rsid w:val="00C519D0"/>
    <w:rsid w:val="00C65444"/>
    <w:rsid w:val="00C71B1E"/>
    <w:rsid w:val="00C73A69"/>
    <w:rsid w:val="00C8077B"/>
    <w:rsid w:val="00C82D52"/>
    <w:rsid w:val="00C837D3"/>
    <w:rsid w:val="00C90008"/>
    <w:rsid w:val="00C903ED"/>
    <w:rsid w:val="00C90FF4"/>
    <w:rsid w:val="00C91EF0"/>
    <w:rsid w:val="00C92E1C"/>
    <w:rsid w:val="00C9599C"/>
    <w:rsid w:val="00C9629D"/>
    <w:rsid w:val="00CB4181"/>
    <w:rsid w:val="00CC058B"/>
    <w:rsid w:val="00CC239B"/>
    <w:rsid w:val="00CC2654"/>
    <w:rsid w:val="00CC393C"/>
    <w:rsid w:val="00CC7189"/>
    <w:rsid w:val="00CD0E4F"/>
    <w:rsid w:val="00CD21AC"/>
    <w:rsid w:val="00CD6EF0"/>
    <w:rsid w:val="00CD7C63"/>
    <w:rsid w:val="00CE203C"/>
    <w:rsid w:val="00CE6C09"/>
    <w:rsid w:val="00CE6CC8"/>
    <w:rsid w:val="00CE6E9E"/>
    <w:rsid w:val="00CF1DB5"/>
    <w:rsid w:val="00CF22A7"/>
    <w:rsid w:val="00CF7303"/>
    <w:rsid w:val="00D015EF"/>
    <w:rsid w:val="00D02437"/>
    <w:rsid w:val="00D0581D"/>
    <w:rsid w:val="00D07C9F"/>
    <w:rsid w:val="00D118FE"/>
    <w:rsid w:val="00D138B3"/>
    <w:rsid w:val="00D1488C"/>
    <w:rsid w:val="00D14B86"/>
    <w:rsid w:val="00D16D53"/>
    <w:rsid w:val="00D20836"/>
    <w:rsid w:val="00D216A9"/>
    <w:rsid w:val="00D301BB"/>
    <w:rsid w:val="00D31414"/>
    <w:rsid w:val="00D33EF8"/>
    <w:rsid w:val="00D34698"/>
    <w:rsid w:val="00D3537F"/>
    <w:rsid w:val="00D35B8A"/>
    <w:rsid w:val="00D434A8"/>
    <w:rsid w:val="00D47635"/>
    <w:rsid w:val="00D576E1"/>
    <w:rsid w:val="00D632D7"/>
    <w:rsid w:val="00D63986"/>
    <w:rsid w:val="00D64CDC"/>
    <w:rsid w:val="00D67A8F"/>
    <w:rsid w:val="00D72841"/>
    <w:rsid w:val="00D769BE"/>
    <w:rsid w:val="00D83B15"/>
    <w:rsid w:val="00D84BA2"/>
    <w:rsid w:val="00D85F9A"/>
    <w:rsid w:val="00D8607A"/>
    <w:rsid w:val="00D86FD2"/>
    <w:rsid w:val="00D90D39"/>
    <w:rsid w:val="00D91563"/>
    <w:rsid w:val="00D95430"/>
    <w:rsid w:val="00D95D25"/>
    <w:rsid w:val="00DA3A20"/>
    <w:rsid w:val="00DB0B63"/>
    <w:rsid w:val="00DB1272"/>
    <w:rsid w:val="00DB15CF"/>
    <w:rsid w:val="00DC223F"/>
    <w:rsid w:val="00DC4F13"/>
    <w:rsid w:val="00DC6BE9"/>
    <w:rsid w:val="00DD4BD3"/>
    <w:rsid w:val="00DE31A7"/>
    <w:rsid w:val="00DE34F3"/>
    <w:rsid w:val="00DE3F7A"/>
    <w:rsid w:val="00DE687F"/>
    <w:rsid w:val="00DE7568"/>
    <w:rsid w:val="00DF1DE7"/>
    <w:rsid w:val="00DF71C7"/>
    <w:rsid w:val="00E0216F"/>
    <w:rsid w:val="00E02FF3"/>
    <w:rsid w:val="00E0409F"/>
    <w:rsid w:val="00E04590"/>
    <w:rsid w:val="00E1061C"/>
    <w:rsid w:val="00E17287"/>
    <w:rsid w:val="00E17CDA"/>
    <w:rsid w:val="00E21E26"/>
    <w:rsid w:val="00E27E8C"/>
    <w:rsid w:val="00E31F5D"/>
    <w:rsid w:val="00E35D60"/>
    <w:rsid w:val="00E43DB0"/>
    <w:rsid w:val="00E45A57"/>
    <w:rsid w:val="00E47A5E"/>
    <w:rsid w:val="00E47E80"/>
    <w:rsid w:val="00E50F4D"/>
    <w:rsid w:val="00E55B0D"/>
    <w:rsid w:val="00E562E8"/>
    <w:rsid w:val="00E57140"/>
    <w:rsid w:val="00E63E49"/>
    <w:rsid w:val="00E66051"/>
    <w:rsid w:val="00E708BF"/>
    <w:rsid w:val="00E76A8E"/>
    <w:rsid w:val="00E82957"/>
    <w:rsid w:val="00E8333F"/>
    <w:rsid w:val="00E83698"/>
    <w:rsid w:val="00E851EE"/>
    <w:rsid w:val="00E86FC8"/>
    <w:rsid w:val="00E90849"/>
    <w:rsid w:val="00E90E77"/>
    <w:rsid w:val="00EA102A"/>
    <w:rsid w:val="00EA17E8"/>
    <w:rsid w:val="00EA2334"/>
    <w:rsid w:val="00EA2FE9"/>
    <w:rsid w:val="00EA3777"/>
    <w:rsid w:val="00EA4B2A"/>
    <w:rsid w:val="00EB23D2"/>
    <w:rsid w:val="00EB2A3A"/>
    <w:rsid w:val="00EB5D64"/>
    <w:rsid w:val="00EC00F7"/>
    <w:rsid w:val="00EC5339"/>
    <w:rsid w:val="00EC76D6"/>
    <w:rsid w:val="00ED3034"/>
    <w:rsid w:val="00ED44FA"/>
    <w:rsid w:val="00ED5A67"/>
    <w:rsid w:val="00ED5D6E"/>
    <w:rsid w:val="00ED6500"/>
    <w:rsid w:val="00ED762E"/>
    <w:rsid w:val="00EE1130"/>
    <w:rsid w:val="00EE4EDC"/>
    <w:rsid w:val="00EF2255"/>
    <w:rsid w:val="00EF4D9C"/>
    <w:rsid w:val="00EF58E3"/>
    <w:rsid w:val="00F07816"/>
    <w:rsid w:val="00F10E5B"/>
    <w:rsid w:val="00F15F36"/>
    <w:rsid w:val="00F235F7"/>
    <w:rsid w:val="00F25E85"/>
    <w:rsid w:val="00F3282C"/>
    <w:rsid w:val="00F347F1"/>
    <w:rsid w:val="00F34ADF"/>
    <w:rsid w:val="00F40373"/>
    <w:rsid w:val="00F422B3"/>
    <w:rsid w:val="00F50D7E"/>
    <w:rsid w:val="00F51D73"/>
    <w:rsid w:val="00F52DDB"/>
    <w:rsid w:val="00F53E30"/>
    <w:rsid w:val="00F579AC"/>
    <w:rsid w:val="00F6050A"/>
    <w:rsid w:val="00F6313F"/>
    <w:rsid w:val="00F6344A"/>
    <w:rsid w:val="00F64B68"/>
    <w:rsid w:val="00F666B5"/>
    <w:rsid w:val="00F67167"/>
    <w:rsid w:val="00F67B57"/>
    <w:rsid w:val="00F767CA"/>
    <w:rsid w:val="00F82021"/>
    <w:rsid w:val="00F87607"/>
    <w:rsid w:val="00F909C5"/>
    <w:rsid w:val="00F92200"/>
    <w:rsid w:val="00F94AAA"/>
    <w:rsid w:val="00F94E0B"/>
    <w:rsid w:val="00F95EE4"/>
    <w:rsid w:val="00FA0D01"/>
    <w:rsid w:val="00FA759C"/>
    <w:rsid w:val="00FB0EB3"/>
    <w:rsid w:val="00FB3737"/>
    <w:rsid w:val="00FB48AF"/>
    <w:rsid w:val="00FC126D"/>
    <w:rsid w:val="00FC5518"/>
    <w:rsid w:val="00FC5F55"/>
    <w:rsid w:val="00FC699B"/>
    <w:rsid w:val="00FC7534"/>
    <w:rsid w:val="00FD678A"/>
    <w:rsid w:val="00FE2A70"/>
    <w:rsid w:val="00FE3156"/>
    <w:rsid w:val="00FF001D"/>
    <w:rsid w:val="00FF38FA"/>
    <w:rsid w:val="00FF576D"/>
    <w:rsid w:val="00FF79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;"/>
  <w14:docId w14:val="2958222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semiHidden="0" w:unhideWhenUsed="0"/>
    <w:lsdException w:name="List Number" w:semiHidden="0" w:unhideWhenUsed="0"/>
    <w:lsdException w:name="List Bullet 2" w:semiHidden="0" w:unhideWhenUsed="0"/>
    <w:lsdException w:name="List Bullet 3" w:semiHidden="0" w:unhideWhenUsed="0"/>
    <w:lsdException w:name="List Number 2" w:semiHidden="0" w:unhideWhenUsed="0"/>
    <w:lsdException w:name="Title" w:uiPriority="10" w:unhideWhenUsed="0" w:qFormat="1"/>
    <w:lsdException w:name="Default Paragraph Font" w:uiPriority="1"/>
    <w:lsdException w:name="Subtitle" w:uiPriority="11" w:unhideWhenUsed="0" w:qFormat="1"/>
    <w:lsdException w:name="Strong" w:semiHidden="0" w:uiPriority="22" w:unhideWhenUsed="0" w:qFormat="1"/>
    <w:lsdException w:name="Emphasis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2165D"/>
    <w:pPr>
      <w:spacing w:after="0" w:line="250" w:lineRule="atLeast"/>
      <w:jc w:val="both"/>
    </w:pPr>
    <w:rPr>
      <w:rFonts w:ascii="Arial" w:hAnsi="Arial"/>
      <w:sz w:val="19"/>
    </w:rPr>
  </w:style>
  <w:style w:type="paragraph" w:styleId="berschrift1">
    <w:name w:val="heading 1"/>
    <w:basedOn w:val="Standard"/>
    <w:next w:val="Textkrper"/>
    <w:link w:val="berschrift1Zchn"/>
    <w:uiPriority w:val="9"/>
    <w:qFormat/>
    <w:rsid w:val="00BC607B"/>
    <w:pPr>
      <w:keepNext/>
      <w:keepLines/>
      <w:numPr>
        <w:numId w:val="19"/>
      </w:numPr>
      <w:spacing w:before="1701" w:after="240" w:line="280" w:lineRule="atLeast"/>
      <w:jc w:val="left"/>
      <w:outlineLvl w:val="0"/>
    </w:pPr>
    <w:rPr>
      <w:rFonts w:eastAsiaTheme="majorEastAsia" w:cstheme="majorBidi"/>
      <w:b/>
      <w:bCs/>
      <w:sz w:val="24"/>
      <w:szCs w:val="28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BC607B"/>
    <w:pPr>
      <w:keepNext/>
      <w:keepLines/>
      <w:numPr>
        <w:ilvl w:val="1"/>
        <w:numId w:val="19"/>
      </w:numPr>
      <w:spacing w:line="240" w:lineRule="atLeast"/>
      <w:jc w:val="left"/>
      <w:outlineLvl w:val="1"/>
    </w:pPr>
    <w:rPr>
      <w:rFonts w:eastAsiaTheme="majorEastAsia" w:cstheme="majorBidi"/>
      <w:b/>
      <w:bCs/>
      <w:szCs w:val="26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62165D"/>
    <w:pPr>
      <w:keepNext/>
      <w:keepLines/>
      <w:numPr>
        <w:ilvl w:val="2"/>
        <w:numId w:val="19"/>
      </w:numPr>
      <w:spacing w:before="190" w:line="280" w:lineRule="atLeast"/>
      <w:jc w:val="left"/>
      <w:outlineLvl w:val="2"/>
    </w:pPr>
    <w:rPr>
      <w:rFonts w:eastAsiaTheme="majorEastAsia" w:cstheme="majorBidi"/>
      <w:bCs/>
      <w:i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62165D"/>
    <w:pPr>
      <w:keepNext/>
      <w:keepLines/>
      <w:numPr>
        <w:ilvl w:val="3"/>
        <w:numId w:val="19"/>
      </w:numPr>
      <w:spacing w:before="190"/>
      <w:jc w:val="left"/>
      <w:outlineLvl w:val="3"/>
    </w:pPr>
    <w:rPr>
      <w:rFonts w:eastAsiaTheme="majorEastAsia" w:cstheme="majorBidi"/>
      <w:bCs/>
      <w:iCs/>
    </w:rPr>
  </w:style>
  <w:style w:type="paragraph" w:styleId="berschrift5">
    <w:name w:val="heading 5"/>
    <w:basedOn w:val="Standard"/>
    <w:next w:val="Textkrper"/>
    <w:link w:val="berschrift5Zchn"/>
    <w:uiPriority w:val="9"/>
    <w:semiHidden/>
    <w:qFormat/>
    <w:rsid w:val="00301776"/>
    <w:pPr>
      <w:keepNext/>
      <w:keepLines/>
      <w:numPr>
        <w:ilvl w:val="4"/>
        <w:numId w:val="19"/>
      </w:numPr>
      <w:outlineLvl w:val="4"/>
    </w:pPr>
    <w:rPr>
      <w:rFonts w:eastAsiaTheme="majorEastAsia" w:cstheme="majorBidi"/>
      <w:i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62165D"/>
    <w:pPr>
      <w:keepNext/>
      <w:keepLines/>
      <w:numPr>
        <w:ilvl w:val="5"/>
        <w:numId w:val="19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62165D"/>
    <w:pPr>
      <w:keepNext/>
      <w:keepLines/>
      <w:numPr>
        <w:ilvl w:val="6"/>
        <w:numId w:val="19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62165D"/>
    <w:pPr>
      <w:keepNext/>
      <w:keepLines/>
      <w:numPr>
        <w:ilvl w:val="7"/>
        <w:numId w:val="19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62165D"/>
    <w:pPr>
      <w:keepNext/>
      <w:keepLines/>
      <w:numPr>
        <w:ilvl w:val="8"/>
        <w:numId w:val="19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BC607B"/>
    <w:rPr>
      <w:rFonts w:ascii="Arial" w:eastAsiaTheme="majorEastAsia" w:hAnsi="Arial" w:cstheme="majorBidi"/>
      <w:b/>
      <w:bCs/>
      <w:sz w:val="24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C607B"/>
    <w:rPr>
      <w:rFonts w:ascii="Arial" w:eastAsiaTheme="majorEastAsia" w:hAnsi="Arial" w:cstheme="majorBidi"/>
      <w:b/>
      <w:bCs/>
      <w:sz w:val="19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62165D"/>
    <w:rPr>
      <w:rFonts w:ascii="Arial" w:eastAsiaTheme="majorEastAsia" w:hAnsi="Arial" w:cstheme="majorBidi"/>
      <w:bCs/>
      <w:i/>
      <w:sz w:val="19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62165D"/>
    <w:rPr>
      <w:rFonts w:ascii="Arial" w:eastAsiaTheme="majorEastAsia" w:hAnsi="Arial" w:cstheme="majorBidi"/>
      <w:bCs/>
      <w:iCs/>
      <w:sz w:val="19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81D36"/>
    <w:rPr>
      <w:rFonts w:ascii="Arial" w:eastAsiaTheme="majorEastAsia" w:hAnsi="Arial" w:cstheme="majorBidi"/>
      <w:i/>
      <w:sz w:val="19"/>
    </w:rPr>
  </w:style>
  <w:style w:type="paragraph" w:customStyle="1" w:styleId="Legende1">
    <w:name w:val="Legende 1"/>
    <w:basedOn w:val="Standard"/>
    <w:qFormat/>
    <w:rsid w:val="00301776"/>
    <w:pPr>
      <w:spacing w:line="184" w:lineRule="atLeast"/>
    </w:pPr>
    <w:rPr>
      <w:b/>
      <w:sz w:val="14"/>
    </w:rPr>
  </w:style>
  <w:style w:type="paragraph" w:customStyle="1" w:styleId="Legende2">
    <w:name w:val="Legende 2"/>
    <w:basedOn w:val="Legende1"/>
    <w:qFormat/>
    <w:rsid w:val="00301776"/>
    <w:rPr>
      <w:b w:val="0"/>
    </w:rPr>
  </w:style>
  <w:style w:type="paragraph" w:styleId="Verzeichnis1">
    <w:name w:val="toc 1"/>
    <w:basedOn w:val="Standard"/>
    <w:next w:val="Standard"/>
    <w:autoRedefine/>
    <w:uiPriority w:val="39"/>
    <w:unhideWhenUsed/>
    <w:rsid w:val="0062165D"/>
    <w:pPr>
      <w:tabs>
        <w:tab w:val="right" w:leader="dot" w:pos="9639"/>
      </w:tabs>
      <w:spacing w:before="190"/>
      <w:ind w:left="851" w:hanging="851"/>
      <w:jc w:val="left"/>
    </w:pPr>
    <w:rPr>
      <w:b/>
      <w:noProof/>
    </w:rPr>
  </w:style>
  <w:style w:type="paragraph" w:styleId="Verzeichnis2">
    <w:name w:val="toc 2"/>
    <w:basedOn w:val="Standard"/>
    <w:next w:val="Standard"/>
    <w:autoRedefine/>
    <w:uiPriority w:val="39"/>
    <w:unhideWhenUsed/>
    <w:rsid w:val="0062165D"/>
    <w:pPr>
      <w:tabs>
        <w:tab w:val="right" w:leader="dot" w:pos="9639"/>
      </w:tabs>
      <w:ind w:left="851" w:hanging="851"/>
      <w:jc w:val="left"/>
    </w:pPr>
  </w:style>
  <w:style w:type="paragraph" w:styleId="Aufzhlungszeichen">
    <w:name w:val="List Bullet"/>
    <w:basedOn w:val="Standard"/>
    <w:uiPriority w:val="99"/>
    <w:rsid w:val="00301776"/>
    <w:pPr>
      <w:numPr>
        <w:numId w:val="9"/>
      </w:numPr>
    </w:pPr>
  </w:style>
  <w:style w:type="paragraph" w:styleId="Textkrper">
    <w:name w:val="Body Text"/>
    <w:basedOn w:val="Standard"/>
    <w:link w:val="TextkrperZchn"/>
    <w:uiPriority w:val="99"/>
    <w:rsid w:val="00301776"/>
    <w:pPr>
      <w:spacing w:after="20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301776"/>
    <w:rPr>
      <w:rFonts w:ascii="Arial" w:hAnsi="Arial"/>
      <w:sz w:val="19"/>
    </w:rPr>
  </w:style>
  <w:style w:type="paragraph" w:styleId="Aufzhlungszeichen2">
    <w:name w:val="List Bullet 2"/>
    <w:basedOn w:val="Standard"/>
    <w:uiPriority w:val="99"/>
    <w:rsid w:val="00301776"/>
    <w:pPr>
      <w:numPr>
        <w:numId w:val="10"/>
      </w:numPr>
    </w:pPr>
  </w:style>
  <w:style w:type="paragraph" w:styleId="Aufzhlungszeichen3">
    <w:name w:val="List Bullet 3"/>
    <w:basedOn w:val="Standard"/>
    <w:uiPriority w:val="99"/>
    <w:rsid w:val="00301776"/>
    <w:pPr>
      <w:numPr>
        <w:numId w:val="11"/>
      </w:numPr>
    </w:pPr>
  </w:style>
  <w:style w:type="paragraph" w:styleId="Listennummer">
    <w:name w:val="List Number"/>
    <w:basedOn w:val="Standard"/>
    <w:uiPriority w:val="99"/>
    <w:rsid w:val="00301776"/>
    <w:pPr>
      <w:numPr>
        <w:numId w:val="12"/>
      </w:numPr>
      <w:contextualSpacing/>
    </w:pPr>
  </w:style>
  <w:style w:type="paragraph" w:styleId="Listennummer2">
    <w:name w:val="List Number 2"/>
    <w:basedOn w:val="Standard"/>
    <w:uiPriority w:val="99"/>
    <w:rsid w:val="00301776"/>
    <w:pPr>
      <w:numPr>
        <w:numId w:val="13"/>
      </w:numPr>
      <w:contextualSpacing/>
    </w:pPr>
  </w:style>
  <w:style w:type="paragraph" w:styleId="Kopfzeile">
    <w:name w:val="header"/>
    <w:basedOn w:val="Standard"/>
    <w:link w:val="KopfzeileZchn"/>
    <w:uiPriority w:val="99"/>
    <w:semiHidden/>
    <w:rsid w:val="00B260E5"/>
    <w:pPr>
      <w:tabs>
        <w:tab w:val="right" w:pos="9639"/>
      </w:tabs>
      <w:spacing w:after="160" w:line="240" w:lineRule="auto"/>
      <w:ind w:left="-851"/>
    </w:pPr>
    <w:rPr>
      <w:b/>
      <w:color w:val="006061"/>
      <w:sz w:val="24"/>
    </w:r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B260E5"/>
    <w:rPr>
      <w:rFonts w:ascii="Arial" w:hAnsi="Arial"/>
      <w:b/>
      <w:color w:val="006061"/>
      <w:sz w:val="24"/>
    </w:rPr>
  </w:style>
  <w:style w:type="paragraph" w:styleId="Fuzeile">
    <w:name w:val="footer"/>
    <w:basedOn w:val="Standard"/>
    <w:link w:val="FuzeileZchn"/>
    <w:uiPriority w:val="99"/>
    <w:semiHidden/>
    <w:rsid w:val="00301776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481D36"/>
    <w:rPr>
      <w:rFonts w:ascii="Arial" w:hAnsi="Arial"/>
      <w:sz w:val="19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177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177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3017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ini">
    <w:name w:val="Mini"/>
    <w:basedOn w:val="Fuzeile"/>
    <w:semiHidden/>
    <w:qFormat/>
    <w:rsid w:val="00B260E5"/>
    <w:rPr>
      <w:sz w:val="2"/>
    </w:rPr>
  </w:style>
  <w:style w:type="paragraph" w:styleId="Listenabsatz">
    <w:name w:val="List Paragraph"/>
    <w:basedOn w:val="Standard"/>
    <w:uiPriority w:val="34"/>
    <w:qFormat/>
    <w:rsid w:val="00301776"/>
    <w:pPr>
      <w:ind w:left="720"/>
      <w:contextualSpacing/>
    </w:pPr>
  </w:style>
  <w:style w:type="paragraph" w:styleId="Titel">
    <w:name w:val="Title"/>
    <w:basedOn w:val="Standard"/>
    <w:next w:val="Standard"/>
    <w:link w:val="TitelZchn"/>
    <w:uiPriority w:val="10"/>
    <w:semiHidden/>
    <w:qFormat/>
    <w:rsid w:val="00151839"/>
    <w:pPr>
      <w:spacing w:before="1740" w:after="800" w:line="560" w:lineRule="atLeast"/>
      <w:contextualSpacing/>
    </w:pPr>
    <w:rPr>
      <w:rFonts w:eastAsiaTheme="majorEastAsia" w:cstheme="majorBidi"/>
      <w:b/>
      <w:spacing w:val="5"/>
      <w:kern w:val="28"/>
      <w:sz w:val="50"/>
      <w:szCs w:val="52"/>
    </w:rPr>
  </w:style>
  <w:style w:type="character" w:customStyle="1" w:styleId="TitelZchn">
    <w:name w:val="Titel Zchn"/>
    <w:basedOn w:val="Absatz-Standardschriftart"/>
    <w:link w:val="Titel"/>
    <w:uiPriority w:val="10"/>
    <w:semiHidden/>
    <w:rsid w:val="00151839"/>
    <w:rPr>
      <w:rFonts w:ascii="Arial" w:eastAsiaTheme="majorEastAsia" w:hAnsi="Arial" w:cstheme="majorBidi"/>
      <w:b/>
      <w:spacing w:val="5"/>
      <w:kern w:val="28"/>
      <w:sz w:val="50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semiHidden/>
    <w:qFormat/>
    <w:rsid w:val="00151839"/>
    <w:pPr>
      <w:numPr>
        <w:ilvl w:val="1"/>
      </w:numPr>
      <w:spacing w:after="320" w:line="280" w:lineRule="atLeast"/>
    </w:pPr>
    <w:rPr>
      <w:rFonts w:eastAsiaTheme="majorEastAsia" w:cstheme="majorBidi"/>
      <w:b/>
      <w:iCs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semiHidden/>
    <w:rsid w:val="00151839"/>
    <w:rPr>
      <w:rFonts w:ascii="Arial" w:eastAsiaTheme="majorEastAsia" w:hAnsi="Arial" w:cstheme="majorBidi"/>
      <w:b/>
      <w:iCs/>
      <w:sz w:val="24"/>
      <w:szCs w:val="24"/>
    </w:rPr>
  </w:style>
  <w:style w:type="paragraph" w:customStyle="1" w:styleId="Autor">
    <w:name w:val="Autor"/>
    <w:basedOn w:val="Textkrper"/>
    <w:qFormat/>
    <w:rsid w:val="00151839"/>
    <w:pPr>
      <w:spacing w:line="280" w:lineRule="atLeast"/>
    </w:pPr>
    <w:rPr>
      <w:sz w:val="24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481D36"/>
    <w:pPr>
      <w:numPr>
        <w:numId w:val="0"/>
      </w:numPr>
      <w:spacing w:before="0" w:after="200" w:line="260" w:lineRule="atLeast"/>
      <w:jc w:val="both"/>
      <w:outlineLvl w:val="9"/>
    </w:p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62165D"/>
    <w:rPr>
      <w:rFonts w:asciiTheme="majorHAnsi" w:eastAsiaTheme="majorEastAsia" w:hAnsiTheme="majorHAnsi" w:cstheme="majorBidi"/>
      <w:i/>
      <w:iCs/>
      <w:color w:val="243F60" w:themeColor="accent1" w:themeShade="7F"/>
      <w:sz w:val="19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62165D"/>
    <w:rPr>
      <w:rFonts w:asciiTheme="majorHAnsi" w:eastAsiaTheme="majorEastAsia" w:hAnsiTheme="majorHAnsi" w:cstheme="majorBidi"/>
      <w:i/>
      <w:iCs/>
      <w:color w:val="404040" w:themeColor="text1" w:themeTint="BF"/>
      <w:sz w:val="19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62165D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62165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unhideWhenUsed/>
    <w:rsid w:val="0062165D"/>
    <w:pPr>
      <w:tabs>
        <w:tab w:val="right" w:leader="dot" w:pos="9639"/>
      </w:tabs>
      <w:ind w:left="851" w:hanging="851"/>
      <w:jc w:val="left"/>
    </w:pPr>
  </w:style>
  <w:style w:type="paragraph" w:styleId="Funotentext">
    <w:name w:val="footnote text"/>
    <w:basedOn w:val="Standard"/>
    <w:link w:val="FunotentextZchn"/>
    <w:uiPriority w:val="99"/>
    <w:semiHidden/>
    <w:unhideWhenUsed/>
    <w:rsid w:val="00070D62"/>
    <w:pPr>
      <w:spacing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070D62"/>
    <w:rPr>
      <w:rFonts w:ascii="Arial" w:hAnsi="Arial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070D62"/>
    <w:rPr>
      <w:vertAlign w:val="superscript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A233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A2334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A2334"/>
    <w:rPr>
      <w:rFonts w:ascii="Arial" w:hAnsi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A233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A2334"/>
    <w:rPr>
      <w:rFonts w:ascii="Arial" w:hAnsi="Arial"/>
      <w:b/>
      <w:bCs/>
      <w:sz w:val="20"/>
      <w:szCs w:val="20"/>
    </w:rPr>
  </w:style>
  <w:style w:type="character" w:styleId="Fett">
    <w:name w:val="Strong"/>
    <w:basedOn w:val="Absatz-Standardschriftart"/>
    <w:uiPriority w:val="22"/>
    <w:qFormat/>
    <w:rsid w:val="00EE4EDC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semiHidden="0" w:unhideWhenUsed="0"/>
    <w:lsdException w:name="List Number" w:semiHidden="0" w:unhideWhenUsed="0"/>
    <w:lsdException w:name="List Bullet 2" w:semiHidden="0" w:unhideWhenUsed="0"/>
    <w:lsdException w:name="List Bullet 3" w:semiHidden="0" w:unhideWhenUsed="0"/>
    <w:lsdException w:name="List Number 2" w:semiHidden="0" w:unhideWhenUsed="0"/>
    <w:lsdException w:name="Title" w:uiPriority="10" w:unhideWhenUsed="0" w:qFormat="1"/>
    <w:lsdException w:name="Default Paragraph Font" w:uiPriority="1"/>
    <w:lsdException w:name="Subtitle" w:uiPriority="11" w:unhideWhenUsed="0" w:qFormat="1"/>
    <w:lsdException w:name="Strong" w:semiHidden="0" w:uiPriority="22" w:unhideWhenUsed="0" w:qFormat="1"/>
    <w:lsdException w:name="Emphasis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2165D"/>
    <w:pPr>
      <w:spacing w:after="0" w:line="250" w:lineRule="atLeast"/>
      <w:jc w:val="both"/>
    </w:pPr>
    <w:rPr>
      <w:rFonts w:ascii="Arial" w:hAnsi="Arial"/>
      <w:sz w:val="19"/>
    </w:rPr>
  </w:style>
  <w:style w:type="paragraph" w:styleId="berschrift1">
    <w:name w:val="heading 1"/>
    <w:basedOn w:val="Standard"/>
    <w:next w:val="Textkrper"/>
    <w:link w:val="berschrift1Zchn"/>
    <w:uiPriority w:val="9"/>
    <w:qFormat/>
    <w:rsid w:val="00BC607B"/>
    <w:pPr>
      <w:keepNext/>
      <w:keepLines/>
      <w:numPr>
        <w:numId w:val="19"/>
      </w:numPr>
      <w:spacing w:before="1701" w:after="240" w:line="280" w:lineRule="atLeast"/>
      <w:jc w:val="left"/>
      <w:outlineLvl w:val="0"/>
    </w:pPr>
    <w:rPr>
      <w:rFonts w:eastAsiaTheme="majorEastAsia" w:cstheme="majorBidi"/>
      <w:b/>
      <w:bCs/>
      <w:sz w:val="24"/>
      <w:szCs w:val="28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BC607B"/>
    <w:pPr>
      <w:keepNext/>
      <w:keepLines/>
      <w:numPr>
        <w:ilvl w:val="1"/>
        <w:numId w:val="19"/>
      </w:numPr>
      <w:spacing w:line="240" w:lineRule="atLeast"/>
      <w:jc w:val="left"/>
      <w:outlineLvl w:val="1"/>
    </w:pPr>
    <w:rPr>
      <w:rFonts w:eastAsiaTheme="majorEastAsia" w:cstheme="majorBidi"/>
      <w:b/>
      <w:bCs/>
      <w:szCs w:val="26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62165D"/>
    <w:pPr>
      <w:keepNext/>
      <w:keepLines/>
      <w:numPr>
        <w:ilvl w:val="2"/>
        <w:numId w:val="19"/>
      </w:numPr>
      <w:spacing w:before="190" w:line="280" w:lineRule="atLeast"/>
      <w:jc w:val="left"/>
      <w:outlineLvl w:val="2"/>
    </w:pPr>
    <w:rPr>
      <w:rFonts w:eastAsiaTheme="majorEastAsia" w:cstheme="majorBidi"/>
      <w:bCs/>
      <w:i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62165D"/>
    <w:pPr>
      <w:keepNext/>
      <w:keepLines/>
      <w:numPr>
        <w:ilvl w:val="3"/>
        <w:numId w:val="19"/>
      </w:numPr>
      <w:spacing w:before="190"/>
      <w:jc w:val="left"/>
      <w:outlineLvl w:val="3"/>
    </w:pPr>
    <w:rPr>
      <w:rFonts w:eastAsiaTheme="majorEastAsia" w:cstheme="majorBidi"/>
      <w:bCs/>
      <w:iCs/>
    </w:rPr>
  </w:style>
  <w:style w:type="paragraph" w:styleId="berschrift5">
    <w:name w:val="heading 5"/>
    <w:basedOn w:val="Standard"/>
    <w:next w:val="Textkrper"/>
    <w:link w:val="berschrift5Zchn"/>
    <w:uiPriority w:val="9"/>
    <w:semiHidden/>
    <w:qFormat/>
    <w:rsid w:val="00301776"/>
    <w:pPr>
      <w:keepNext/>
      <w:keepLines/>
      <w:numPr>
        <w:ilvl w:val="4"/>
        <w:numId w:val="19"/>
      </w:numPr>
      <w:outlineLvl w:val="4"/>
    </w:pPr>
    <w:rPr>
      <w:rFonts w:eastAsiaTheme="majorEastAsia" w:cstheme="majorBidi"/>
      <w:i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62165D"/>
    <w:pPr>
      <w:keepNext/>
      <w:keepLines/>
      <w:numPr>
        <w:ilvl w:val="5"/>
        <w:numId w:val="19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62165D"/>
    <w:pPr>
      <w:keepNext/>
      <w:keepLines/>
      <w:numPr>
        <w:ilvl w:val="6"/>
        <w:numId w:val="19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62165D"/>
    <w:pPr>
      <w:keepNext/>
      <w:keepLines/>
      <w:numPr>
        <w:ilvl w:val="7"/>
        <w:numId w:val="19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62165D"/>
    <w:pPr>
      <w:keepNext/>
      <w:keepLines/>
      <w:numPr>
        <w:ilvl w:val="8"/>
        <w:numId w:val="19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BC607B"/>
    <w:rPr>
      <w:rFonts w:ascii="Arial" w:eastAsiaTheme="majorEastAsia" w:hAnsi="Arial" w:cstheme="majorBidi"/>
      <w:b/>
      <w:bCs/>
      <w:sz w:val="24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C607B"/>
    <w:rPr>
      <w:rFonts w:ascii="Arial" w:eastAsiaTheme="majorEastAsia" w:hAnsi="Arial" w:cstheme="majorBidi"/>
      <w:b/>
      <w:bCs/>
      <w:sz w:val="19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62165D"/>
    <w:rPr>
      <w:rFonts w:ascii="Arial" w:eastAsiaTheme="majorEastAsia" w:hAnsi="Arial" w:cstheme="majorBidi"/>
      <w:bCs/>
      <w:i/>
      <w:sz w:val="19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62165D"/>
    <w:rPr>
      <w:rFonts w:ascii="Arial" w:eastAsiaTheme="majorEastAsia" w:hAnsi="Arial" w:cstheme="majorBidi"/>
      <w:bCs/>
      <w:iCs/>
      <w:sz w:val="19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81D36"/>
    <w:rPr>
      <w:rFonts w:ascii="Arial" w:eastAsiaTheme="majorEastAsia" w:hAnsi="Arial" w:cstheme="majorBidi"/>
      <w:i/>
      <w:sz w:val="19"/>
    </w:rPr>
  </w:style>
  <w:style w:type="paragraph" w:customStyle="1" w:styleId="Legende1">
    <w:name w:val="Legende 1"/>
    <w:basedOn w:val="Standard"/>
    <w:qFormat/>
    <w:rsid w:val="00301776"/>
    <w:pPr>
      <w:spacing w:line="184" w:lineRule="atLeast"/>
    </w:pPr>
    <w:rPr>
      <w:b/>
      <w:sz w:val="14"/>
    </w:rPr>
  </w:style>
  <w:style w:type="paragraph" w:customStyle="1" w:styleId="Legende2">
    <w:name w:val="Legende 2"/>
    <w:basedOn w:val="Legende1"/>
    <w:qFormat/>
    <w:rsid w:val="00301776"/>
    <w:rPr>
      <w:b w:val="0"/>
    </w:rPr>
  </w:style>
  <w:style w:type="paragraph" w:styleId="Verzeichnis1">
    <w:name w:val="toc 1"/>
    <w:basedOn w:val="Standard"/>
    <w:next w:val="Standard"/>
    <w:autoRedefine/>
    <w:uiPriority w:val="39"/>
    <w:unhideWhenUsed/>
    <w:rsid w:val="0062165D"/>
    <w:pPr>
      <w:tabs>
        <w:tab w:val="right" w:leader="dot" w:pos="9639"/>
      </w:tabs>
      <w:spacing w:before="190"/>
      <w:ind w:left="851" w:hanging="851"/>
      <w:jc w:val="left"/>
    </w:pPr>
    <w:rPr>
      <w:b/>
      <w:noProof/>
    </w:rPr>
  </w:style>
  <w:style w:type="paragraph" w:styleId="Verzeichnis2">
    <w:name w:val="toc 2"/>
    <w:basedOn w:val="Standard"/>
    <w:next w:val="Standard"/>
    <w:autoRedefine/>
    <w:uiPriority w:val="39"/>
    <w:unhideWhenUsed/>
    <w:rsid w:val="0062165D"/>
    <w:pPr>
      <w:tabs>
        <w:tab w:val="right" w:leader="dot" w:pos="9639"/>
      </w:tabs>
      <w:ind w:left="851" w:hanging="851"/>
      <w:jc w:val="left"/>
    </w:pPr>
  </w:style>
  <w:style w:type="paragraph" w:styleId="Aufzhlungszeichen">
    <w:name w:val="List Bullet"/>
    <w:basedOn w:val="Standard"/>
    <w:uiPriority w:val="99"/>
    <w:rsid w:val="00301776"/>
    <w:pPr>
      <w:numPr>
        <w:numId w:val="9"/>
      </w:numPr>
    </w:pPr>
  </w:style>
  <w:style w:type="paragraph" w:styleId="Textkrper">
    <w:name w:val="Body Text"/>
    <w:basedOn w:val="Standard"/>
    <w:link w:val="TextkrperZchn"/>
    <w:uiPriority w:val="99"/>
    <w:rsid w:val="00301776"/>
    <w:pPr>
      <w:spacing w:after="20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301776"/>
    <w:rPr>
      <w:rFonts w:ascii="Arial" w:hAnsi="Arial"/>
      <w:sz w:val="19"/>
    </w:rPr>
  </w:style>
  <w:style w:type="paragraph" w:styleId="Aufzhlungszeichen2">
    <w:name w:val="List Bullet 2"/>
    <w:basedOn w:val="Standard"/>
    <w:uiPriority w:val="99"/>
    <w:rsid w:val="00301776"/>
    <w:pPr>
      <w:numPr>
        <w:numId w:val="10"/>
      </w:numPr>
    </w:pPr>
  </w:style>
  <w:style w:type="paragraph" w:styleId="Aufzhlungszeichen3">
    <w:name w:val="List Bullet 3"/>
    <w:basedOn w:val="Standard"/>
    <w:uiPriority w:val="99"/>
    <w:rsid w:val="00301776"/>
    <w:pPr>
      <w:numPr>
        <w:numId w:val="11"/>
      </w:numPr>
    </w:pPr>
  </w:style>
  <w:style w:type="paragraph" w:styleId="Listennummer">
    <w:name w:val="List Number"/>
    <w:basedOn w:val="Standard"/>
    <w:uiPriority w:val="99"/>
    <w:rsid w:val="00301776"/>
    <w:pPr>
      <w:numPr>
        <w:numId w:val="12"/>
      </w:numPr>
      <w:contextualSpacing/>
    </w:pPr>
  </w:style>
  <w:style w:type="paragraph" w:styleId="Listennummer2">
    <w:name w:val="List Number 2"/>
    <w:basedOn w:val="Standard"/>
    <w:uiPriority w:val="99"/>
    <w:rsid w:val="00301776"/>
    <w:pPr>
      <w:numPr>
        <w:numId w:val="13"/>
      </w:numPr>
      <w:contextualSpacing/>
    </w:pPr>
  </w:style>
  <w:style w:type="paragraph" w:styleId="Kopfzeile">
    <w:name w:val="header"/>
    <w:basedOn w:val="Standard"/>
    <w:link w:val="KopfzeileZchn"/>
    <w:uiPriority w:val="99"/>
    <w:semiHidden/>
    <w:rsid w:val="00B260E5"/>
    <w:pPr>
      <w:tabs>
        <w:tab w:val="right" w:pos="9639"/>
      </w:tabs>
      <w:spacing w:after="160" w:line="240" w:lineRule="auto"/>
      <w:ind w:left="-851"/>
    </w:pPr>
    <w:rPr>
      <w:b/>
      <w:color w:val="006061"/>
      <w:sz w:val="24"/>
    </w:r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B260E5"/>
    <w:rPr>
      <w:rFonts w:ascii="Arial" w:hAnsi="Arial"/>
      <w:b/>
      <w:color w:val="006061"/>
      <w:sz w:val="24"/>
    </w:rPr>
  </w:style>
  <w:style w:type="paragraph" w:styleId="Fuzeile">
    <w:name w:val="footer"/>
    <w:basedOn w:val="Standard"/>
    <w:link w:val="FuzeileZchn"/>
    <w:uiPriority w:val="99"/>
    <w:semiHidden/>
    <w:rsid w:val="00301776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481D36"/>
    <w:rPr>
      <w:rFonts w:ascii="Arial" w:hAnsi="Arial"/>
      <w:sz w:val="19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177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177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3017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ini">
    <w:name w:val="Mini"/>
    <w:basedOn w:val="Fuzeile"/>
    <w:semiHidden/>
    <w:qFormat/>
    <w:rsid w:val="00B260E5"/>
    <w:rPr>
      <w:sz w:val="2"/>
    </w:rPr>
  </w:style>
  <w:style w:type="paragraph" w:styleId="Listenabsatz">
    <w:name w:val="List Paragraph"/>
    <w:basedOn w:val="Standard"/>
    <w:uiPriority w:val="34"/>
    <w:qFormat/>
    <w:rsid w:val="00301776"/>
    <w:pPr>
      <w:ind w:left="720"/>
      <w:contextualSpacing/>
    </w:pPr>
  </w:style>
  <w:style w:type="paragraph" w:styleId="Titel">
    <w:name w:val="Title"/>
    <w:basedOn w:val="Standard"/>
    <w:next w:val="Standard"/>
    <w:link w:val="TitelZchn"/>
    <w:uiPriority w:val="10"/>
    <w:semiHidden/>
    <w:qFormat/>
    <w:rsid w:val="00151839"/>
    <w:pPr>
      <w:spacing w:before="1740" w:after="800" w:line="560" w:lineRule="atLeast"/>
      <w:contextualSpacing/>
    </w:pPr>
    <w:rPr>
      <w:rFonts w:eastAsiaTheme="majorEastAsia" w:cstheme="majorBidi"/>
      <w:b/>
      <w:spacing w:val="5"/>
      <w:kern w:val="28"/>
      <w:sz w:val="50"/>
      <w:szCs w:val="52"/>
    </w:rPr>
  </w:style>
  <w:style w:type="character" w:customStyle="1" w:styleId="TitelZchn">
    <w:name w:val="Titel Zchn"/>
    <w:basedOn w:val="Absatz-Standardschriftart"/>
    <w:link w:val="Titel"/>
    <w:uiPriority w:val="10"/>
    <w:semiHidden/>
    <w:rsid w:val="00151839"/>
    <w:rPr>
      <w:rFonts w:ascii="Arial" w:eastAsiaTheme="majorEastAsia" w:hAnsi="Arial" w:cstheme="majorBidi"/>
      <w:b/>
      <w:spacing w:val="5"/>
      <w:kern w:val="28"/>
      <w:sz w:val="50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semiHidden/>
    <w:qFormat/>
    <w:rsid w:val="00151839"/>
    <w:pPr>
      <w:numPr>
        <w:ilvl w:val="1"/>
      </w:numPr>
      <w:spacing w:after="320" w:line="280" w:lineRule="atLeast"/>
    </w:pPr>
    <w:rPr>
      <w:rFonts w:eastAsiaTheme="majorEastAsia" w:cstheme="majorBidi"/>
      <w:b/>
      <w:iCs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semiHidden/>
    <w:rsid w:val="00151839"/>
    <w:rPr>
      <w:rFonts w:ascii="Arial" w:eastAsiaTheme="majorEastAsia" w:hAnsi="Arial" w:cstheme="majorBidi"/>
      <w:b/>
      <w:iCs/>
      <w:sz w:val="24"/>
      <w:szCs w:val="24"/>
    </w:rPr>
  </w:style>
  <w:style w:type="paragraph" w:customStyle="1" w:styleId="Autor">
    <w:name w:val="Autor"/>
    <w:basedOn w:val="Textkrper"/>
    <w:qFormat/>
    <w:rsid w:val="00151839"/>
    <w:pPr>
      <w:spacing w:line="280" w:lineRule="atLeast"/>
    </w:pPr>
    <w:rPr>
      <w:sz w:val="24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481D36"/>
    <w:pPr>
      <w:numPr>
        <w:numId w:val="0"/>
      </w:numPr>
      <w:spacing w:before="0" w:after="200" w:line="260" w:lineRule="atLeast"/>
      <w:jc w:val="both"/>
      <w:outlineLvl w:val="9"/>
    </w:p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62165D"/>
    <w:rPr>
      <w:rFonts w:asciiTheme="majorHAnsi" w:eastAsiaTheme="majorEastAsia" w:hAnsiTheme="majorHAnsi" w:cstheme="majorBidi"/>
      <w:i/>
      <w:iCs/>
      <w:color w:val="243F60" w:themeColor="accent1" w:themeShade="7F"/>
      <w:sz w:val="19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62165D"/>
    <w:rPr>
      <w:rFonts w:asciiTheme="majorHAnsi" w:eastAsiaTheme="majorEastAsia" w:hAnsiTheme="majorHAnsi" w:cstheme="majorBidi"/>
      <w:i/>
      <w:iCs/>
      <w:color w:val="404040" w:themeColor="text1" w:themeTint="BF"/>
      <w:sz w:val="19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62165D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62165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unhideWhenUsed/>
    <w:rsid w:val="0062165D"/>
    <w:pPr>
      <w:tabs>
        <w:tab w:val="right" w:leader="dot" w:pos="9639"/>
      </w:tabs>
      <w:ind w:left="851" w:hanging="851"/>
      <w:jc w:val="left"/>
    </w:pPr>
  </w:style>
  <w:style w:type="paragraph" w:styleId="Funotentext">
    <w:name w:val="footnote text"/>
    <w:basedOn w:val="Standard"/>
    <w:link w:val="FunotentextZchn"/>
    <w:uiPriority w:val="99"/>
    <w:semiHidden/>
    <w:unhideWhenUsed/>
    <w:rsid w:val="00070D62"/>
    <w:pPr>
      <w:spacing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070D62"/>
    <w:rPr>
      <w:rFonts w:ascii="Arial" w:hAnsi="Arial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070D62"/>
    <w:rPr>
      <w:vertAlign w:val="superscript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A233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A2334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A2334"/>
    <w:rPr>
      <w:rFonts w:ascii="Arial" w:hAnsi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A233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A2334"/>
    <w:rPr>
      <w:rFonts w:ascii="Arial" w:hAnsi="Arial"/>
      <w:b/>
      <w:bCs/>
      <w:sz w:val="20"/>
      <w:szCs w:val="20"/>
    </w:rPr>
  </w:style>
  <w:style w:type="character" w:styleId="Fett">
    <w:name w:val="Strong"/>
    <w:basedOn w:val="Absatz-Standardschriftart"/>
    <w:uiPriority w:val="22"/>
    <w:qFormat/>
    <w:rsid w:val="00EE4ED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5833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87895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3228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38303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722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023191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87139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Stiftung%20Patientensicherheit\Vorlagen\aktuell\progress_SC_Bericht_d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bg1">
            <a:lumMod val="95000"/>
          </a:schemeClr>
        </a:solidFill>
        <a:ln>
          <a:solidFill>
            <a:schemeClr val="bg1">
              <a:lumMod val="85000"/>
            </a:schemeClr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DC6558-2FB4-4C7E-884F-5818BBD420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progress_SC_Bericht_d</Template>
  <TotalTime>0</TotalTime>
  <Pages>8</Pages>
  <Words>855</Words>
  <Characters>5391</Characters>
  <Application>Microsoft Office Word</Application>
  <DocSecurity>0</DocSecurity>
  <Lines>44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Bericht</vt:lpstr>
    </vt:vector>
  </TitlesOfParts>
  <Company>Schmelter Consulting</Company>
  <LinksUpToDate>false</LinksUpToDate>
  <CharactersWithSpaces>6234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Bericht</dc:title>
  <dc:creator>Irene Kobler</dc:creator>
  <cp:lastModifiedBy>Irene Kobler</cp:lastModifiedBy>
  <cp:revision>701</cp:revision>
  <cp:lastPrinted>2015-11-23T10:29:00Z</cp:lastPrinted>
  <dcterms:created xsi:type="dcterms:W3CDTF">2015-11-13T07:45:00Z</dcterms:created>
  <dcterms:modified xsi:type="dcterms:W3CDTF">2015-12-14T12:57:00Z</dcterms:modified>
</cp:coreProperties>
</file>